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F4E" w:rsidRPr="00C03F8C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03F8C">
        <w:rPr>
          <w:rFonts w:ascii="Times New Roman" w:hAnsi="Times New Roman" w:cs="Times New Roman"/>
          <w:sz w:val="24"/>
          <w:szCs w:val="24"/>
        </w:rPr>
        <w:t>М</w:t>
      </w:r>
      <w:r w:rsidRPr="00660989">
        <w:rPr>
          <w:rFonts w:ascii="Times New Roman" w:hAnsi="Times New Roman" w:cs="Times New Roman"/>
          <w:sz w:val="24"/>
          <w:szCs w:val="24"/>
        </w:rPr>
        <w:t>ун</w:t>
      </w:r>
      <w:r w:rsidRPr="00C03F8C">
        <w:rPr>
          <w:rFonts w:ascii="Times New Roman" w:hAnsi="Times New Roman" w:cs="Times New Roman"/>
          <w:sz w:val="24"/>
          <w:szCs w:val="24"/>
        </w:rPr>
        <w:t>иципальное автономное общеобразовательное учреждение</w:t>
      </w:r>
    </w:p>
    <w:p w:rsidR="00B22F4E" w:rsidRPr="00C03F8C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3F8C"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B22F4E" w:rsidRPr="00C03F8C" w:rsidRDefault="00B22F4E" w:rsidP="00AD6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Pr="00C03F8C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                                                                                               Утверждаю</w:t>
      </w:r>
    </w:p>
    <w:p w:rsidR="00B22F4E" w:rsidRDefault="00B22F4E" w:rsidP="00AD6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психолого-валеологической                                                        ио директора МАОУ «НТГ»</w:t>
      </w:r>
    </w:p>
    <w:p w:rsidR="00B22F4E" w:rsidRDefault="00B22F4E" w:rsidP="00AD6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предметно-методической кафедрой                                            ___________Ю.А. Соколова</w:t>
      </w:r>
    </w:p>
    <w:p w:rsidR="00B22F4E" w:rsidRPr="00FE3323" w:rsidRDefault="00B22F4E" w:rsidP="00AD6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323">
        <w:rPr>
          <w:rFonts w:ascii="Times New Roman" w:hAnsi="Times New Roman" w:cs="Times New Roman"/>
          <w:sz w:val="24"/>
          <w:szCs w:val="24"/>
        </w:rPr>
        <w:t>Протокол № 1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 xml:space="preserve"> августа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E3323">
        <w:rPr>
          <w:rFonts w:ascii="Times New Roman" w:hAnsi="Times New Roman" w:cs="Times New Roman"/>
          <w:sz w:val="24"/>
          <w:szCs w:val="24"/>
        </w:rPr>
        <w:t>Приказ № 1</w:t>
      </w:r>
      <w:r>
        <w:rPr>
          <w:rFonts w:ascii="Times New Roman" w:hAnsi="Times New Roman" w:cs="Times New Roman"/>
          <w:sz w:val="24"/>
          <w:szCs w:val="24"/>
        </w:rPr>
        <w:t>65</w:t>
      </w:r>
      <w:r w:rsidRPr="00FE3323">
        <w:rPr>
          <w:rFonts w:ascii="Times New Roman" w:hAnsi="Times New Roman" w:cs="Times New Roman"/>
          <w:sz w:val="24"/>
          <w:szCs w:val="24"/>
        </w:rPr>
        <w:t xml:space="preserve"> от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3323">
        <w:rPr>
          <w:rFonts w:ascii="Times New Roman" w:hAnsi="Times New Roman" w:cs="Times New Roman"/>
          <w:sz w:val="24"/>
          <w:szCs w:val="24"/>
        </w:rPr>
        <w:t>.08.201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E3323">
        <w:rPr>
          <w:rFonts w:ascii="Times New Roman" w:hAnsi="Times New Roman" w:cs="Times New Roman"/>
          <w:sz w:val="24"/>
          <w:szCs w:val="24"/>
        </w:rPr>
        <w:t>г.</w:t>
      </w:r>
    </w:p>
    <w:p w:rsidR="00B22F4E" w:rsidRPr="00A370AE" w:rsidRDefault="00B22F4E" w:rsidP="00AD6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 И.М. Вотинцева</w:t>
      </w:r>
    </w:p>
    <w:p w:rsidR="00B22F4E" w:rsidRPr="00895D7A" w:rsidRDefault="00B22F4E" w:rsidP="00AD6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D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B22F4E" w:rsidRPr="00895D7A" w:rsidRDefault="00B22F4E" w:rsidP="00AD6F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B22F4E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B22F4E" w:rsidRPr="00895D7A" w:rsidRDefault="00B22F4E" w:rsidP="00AD6F4F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РАБОЧАЯ ПРОГРАММА</w:t>
      </w:r>
    </w:p>
    <w:p w:rsidR="00B22F4E" w:rsidRPr="00895D7A" w:rsidRDefault="00B22F4E" w:rsidP="00AD6F4F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895D7A">
        <w:rPr>
          <w:rFonts w:ascii="Times New Roman" w:hAnsi="Times New Roman" w:cs="Times New Roman"/>
          <w:bCs/>
          <w:sz w:val="32"/>
          <w:szCs w:val="32"/>
        </w:rPr>
        <w:t>по физической культуре</w:t>
      </w:r>
    </w:p>
    <w:p w:rsidR="00B22F4E" w:rsidRPr="00895D7A" w:rsidRDefault="00B22F4E" w:rsidP="00AD6F4F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9</w:t>
      </w:r>
      <w:r w:rsidRPr="00895D7A">
        <w:rPr>
          <w:rFonts w:ascii="Times New Roman" w:hAnsi="Times New Roman" w:cs="Times New Roman"/>
          <w:bCs/>
          <w:sz w:val="32"/>
          <w:szCs w:val="32"/>
        </w:rPr>
        <w:t xml:space="preserve"> класс</w:t>
      </w:r>
    </w:p>
    <w:p w:rsidR="00B22F4E" w:rsidRPr="00994210" w:rsidRDefault="00B22F4E" w:rsidP="00AD6F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Pr="00994210" w:rsidRDefault="00B22F4E" w:rsidP="00AD6F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Pr="00994210" w:rsidRDefault="00B22F4E" w:rsidP="00AD6F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Pr="00C01997" w:rsidRDefault="00B22F4E" w:rsidP="00AD6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19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0199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01997">
        <w:rPr>
          <w:rFonts w:ascii="Times New Roman" w:hAnsi="Times New Roman" w:cs="Times New Roman"/>
          <w:sz w:val="24"/>
          <w:szCs w:val="24"/>
        </w:rPr>
        <w:t xml:space="preserve">Составитель: </w:t>
      </w:r>
    </w:p>
    <w:p w:rsidR="00B22F4E" w:rsidRPr="00C01997" w:rsidRDefault="00B22F4E" w:rsidP="00AD6F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1997">
        <w:rPr>
          <w:rFonts w:ascii="Times New Roman" w:hAnsi="Times New Roman" w:cs="Times New Roman"/>
          <w:sz w:val="24"/>
          <w:szCs w:val="24"/>
        </w:rPr>
        <w:t xml:space="preserve">  учитель высшей квалификационной категории</w:t>
      </w:r>
    </w:p>
    <w:p w:rsidR="00B22F4E" w:rsidRPr="00C01997" w:rsidRDefault="00B22F4E" w:rsidP="00AD6F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1997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1997">
        <w:rPr>
          <w:rFonts w:ascii="Times New Roman" w:hAnsi="Times New Roman" w:cs="Times New Roman"/>
          <w:sz w:val="24"/>
          <w:szCs w:val="24"/>
        </w:rPr>
        <w:t xml:space="preserve">   Костенков С.П.</w:t>
      </w:r>
    </w:p>
    <w:p w:rsidR="00B22F4E" w:rsidRPr="00C01997" w:rsidRDefault="00B22F4E" w:rsidP="00AD6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2F4E" w:rsidRPr="00994210" w:rsidRDefault="00B22F4E" w:rsidP="00AD6F4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22F4E" w:rsidRPr="00994210" w:rsidRDefault="00B22F4E" w:rsidP="00AD6F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2F4E" w:rsidRPr="00994210" w:rsidRDefault="00B22F4E" w:rsidP="00AD6F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Default="00B22F4E" w:rsidP="00AD6F4F">
      <w:pPr>
        <w:rPr>
          <w:rFonts w:ascii="Times New Roman" w:hAnsi="Times New Roman" w:cs="Times New Roman"/>
          <w:sz w:val="24"/>
          <w:szCs w:val="24"/>
        </w:rPr>
      </w:pPr>
    </w:p>
    <w:p w:rsidR="00B22F4E" w:rsidRPr="00994210" w:rsidRDefault="00B22F4E" w:rsidP="00AD6F4F">
      <w:pPr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22F4E" w:rsidRDefault="00B22F4E" w:rsidP="00AD6F4F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22F4E" w:rsidRPr="00A279A0" w:rsidRDefault="00B22F4E" w:rsidP="00AD6F4F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Pr="00A279A0">
        <w:rPr>
          <w:rFonts w:ascii="Times New Roman" w:hAnsi="Times New Roman" w:cs="Times New Roman"/>
          <w:bCs/>
          <w:sz w:val="24"/>
          <w:szCs w:val="24"/>
        </w:rPr>
        <w:t xml:space="preserve">Нижняя Тура </w:t>
      </w:r>
    </w:p>
    <w:p w:rsidR="00B22F4E" w:rsidRPr="00A279A0" w:rsidRDefault="00B22F4E" w:rsidP="00AD6F4F">
      <w:pPr>
        <w:tabs>
          <w:tab w:val="left" w:pos="397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79A0">
        <w:rPr>
          <w:rFonts w:ascii="Times New Roman" w:hAnsi="Times New Roman" w:cs="Times New Roman"/>
          <w:bCs/>
          <w:sz w:val="24"/>
          <w:szCs w:val="24"/>
        </w:rPr>
        <w:t>2019 год</w:t>
      </w:r>
    </w:p>
    <w:bookmarkEnd w:id="0"/>
    <w:p w:rsidR="00B22F4E" w:rsidRPr="004B5D16" w:rsidRDefault="00B22F4E" w:rsidP="00AD6F4F">
      <w:pPr>
        <w:pStyle w:val="Default"/>
        <w:ind w:left="360"/>
        <w:jc w:val="center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 Пояснительная записка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>Программа «Физическая культура. 5-9 классы» разработана на основе Федерального государственного стандарта основного общего образования, утвержд</w:t>
      </w:r>
      <w:r w:rsidRPr="004B5D16">
        <w:rPr>
          <w:rFonts w:ascii="Tahoma" w:hAnsi="Tahoma" w:cs="Tahoma"/>
          <w:color w:val="auto"/>
        </w:rPr>
        <w:t>ѐ</w:t>
      </w:r>
      <w:r w:rsidRPr="004B5D16">
        <w:rPr>
          <w:rFonts w:ascii="Times New Roman" w:hAnsi="Times New Roman"/>
          <w:color w:val="auto"/>
        </w:rPr>
        <w:t>нного приказом Министерства образования и науки РФ от 17.12.2010</w:t>
      </w:r>
      <w:r>
        <w:rPr>
          <w:rFonts w:ascii="Times New Roman" w:hAnsi="Times New Roman"/>
          <w:color w:val="auto"/>
        </w:rPr>
        <w:t xml:space="preserve"> </w:t>
      </w:r>
      <w:r w:rsidRPr="004B5D16">
        <w:rPr>
          <w:rFonts w:ascii="Times New Roman" w:hAnsi="Times New Roman"/>
          <w:color w:val="auto"/>
        </w:rPr>
        <w:t xml:space="preserve">г. № 1897; 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- Примерных программ по учебным предметам. Физическая культура. 5-9 классы. Основная школа. М, Просвещение 2011; 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- Программы «Физическая культура, 5-9 кл., Лях В.И., Зданевич А.А., Просвещение, 2011г. 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Для прохождения программы в учебном процессе можно использовать следующие учебники: </w:t>
      </w:r>
      <w:r w:rsidRPr="004B5D16">
        <w:rPr>
          <w:rFonts w:ascii="Times New Roman" w:hAnsi="Times New Roman"/>
          <w:i/>
          <w:iCs/>
          <w:color w:val="auto"/>
        </w:rPr>
        <w:t xml:space="preserve">Виленский, М. Я. </w:t>
      </w:r>
      <w:r w:rsidRPr="004B5D16">
        <w:rPr>
          <w:rFonts w:ascii="Times New Roman" w:hAnsi="Times New Roman"/>
          <w:color w:val="auto"/>
        </w:rPr>
        <w:t xml:space="preserve">Физическая культура. 5-7 кл.: учеб.для общеобразоват. учреждений М. Я. Виленский, Т. Ю. Торочкова, И. М. Туревский ; под общ. ред. М. Я. Виленского. - М.: Просвещение, 2009. </w:t>
      </w:r>
    </w:p>
    <w:p w:rsidR="00B22F4E" w:rsidRPr="004B5D16" w:rsidRDefault="00B22F4E" w:rsidP="00AD6F4F">
      <w:pPr>
        <w:pStyle w:val="Default"/>
        <w:ind w:left="360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Лях, В. И. </w:t>
      </w:r>
      <w:r w:rsidRPr="004B5D16">
        <w:rPr>
          <w:rFonts w:ascii="Times New Roman" w:hAnsi="Times New Roman"/>
          <w:color w:val="auto"/>
        </w:rPr>
        <w:t xml:space="preserve">Физическая культура. 8-9 кл. : учеб.для общеобразоват. учреждений / В. И. Лях, А. А. Зданевич ; под общ. ред. В. И. Ляха. - М.: Просвещение, 2009. </w:t>
      </w:r>
    </w:p>
    <w:p w:rsidR="00B22F4E" w:rsidRPr="004B5D16" w:rsidRDefault="00B22F4E" w:rsidP="00AD6F4F">
      <w:pPr>
        <w:pStyle w:val="Default"/>
        <w:ind w:left="360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 xml:space="preserve">   Содержание программного материала состоит из 2-х основных частей: базовый и вариативной (дифференцированной).</w:t>
      </w:r>
    </w:p>
    <w:p w:rsidR="00B22F4E" w:rsidRPr="004B5D16" w:rsidRDefault="00B22F4E" w:rsidP="00AD6F4F">
      <w:pPr>
        <w:pStyle w:val="Default"/>
        <w:ind w:left="360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 xml:space="preserve">   Освоение базовых основ физической культуры объективно необходимо и обязательно для каждого ученика. Без базового компонента 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  <w:b/>
          <w:bCs/>
        </w:rPr>
        <w:t>Базовый</w:t>
      </w:r>
      <w:r w:rsidRPr="004B5D16">
        <w:rPr>
          <w:rFonts w:ascii="Times New Roman" w:hAnsi="Times New Roman"/>
        </w:rPr>
        <w:t xml:space="preserve">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  <w:b/>
          <w:bCs/>
        </w:rPr>
        <w:t>Вариативная   (дифференцированная)</w:t>
      </w:r>
      <w:r w:rsidRPr="004B5D16">
        <w:rPr>
          <w:rFonts w:ascii="Times New Roman" w:hAnsi="Times New Roman"/>
        </w:rPr>
        <w:t xml:space="preserve"> часть физической культуры обусловлена необходимостью учета индивидуальных способностей детей, региональных, национальных и местных особенностей работы школы.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>В связи с социально-экономическими сложностями школы и многих семей учащихся ( в школе нет материальной базы для проведения лыжной подготовки, многие семьи не имеют возможностей приобрести дорогостоящий лыжный инвентарь) лыжная подготовка заменена кроссовой подготовкой, являющейся адекватной, т.к. тоже развивает общую выносливость.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>Часы вариативного компонента добавлены в базовый компонент, и что получи</w:t>
      </w:r>
      <w:r>
        <w:rPr>
          <w:rFonts w:ascii="Times New Roman" w:hAnsi="Times New Roman"/>
        </w:rPr>
        <w:t>лось, см. на следующих таблицах</w:t>
      </w:r>
      <w:r w:rsidRPr="004B5D16">
        <w:rPr>
          <w:rFonts w:ascii="Times New Roman" w:hAnsi="Times New Roman"/>
        </w:rPr>
        <w:t>: «Распределение учебного времени на различные виды программного материала по четвертям» (5-9 кл) Для прохождения программы по физическому воспитанию в 5 – 9 классах в учебном процессе для обучения предлагается использовать следующие учебники.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>В программе В.И.Ляха, А.А.Зданевича программный материал делится на две части – базовую и вариативную. В базовую часть – входит материал в соответствии с федеральным компонентом учебного плана.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>Программный материал усложняется по разделам каждый год за счёт увеличения сложности элементов на базе ранее пройденных.  Для прохождения теоретических сведений можно выделять время как в процессе урока, так и один час урочного времени в каждой четверти.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по мере текущего освоения умений и навыков. По окончании основной школы учащийся должен показать уровень физической подготовленности не ниже результатов приведенных в разделе «Демонстрировать», что соответствует обязательному минимуму содержания образования. По окончании основной школы учащийся может сдавать экзамен по физической культуре.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Программа включает в себя разделы: легкая атлетика, гимнастика, лыжная подготовка, спортивные игры (волейбол, баскетбол, пионербол) Рабочая программа предназначена для практического использования в учебно-образовательном процессе с целью сохранения единого образовательного пространства и преемственности в задачах между ступенями образования, предупреждения учебных перегрузок, соблюдения общих подходов к раскрытию дидактических единиц, установленных в государственном стандарте. 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Рабочая программа регламентирует объем содержания образования. Рабочая программа создавалась с учетом того, что система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ребенка, его самоопределения. 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Целью </w:t>
      </w:r>
      <w:r w:rsidRPr="004B5D16">
        <w:rPr>
          <w:rFonts w:ascii="Times New Roman" w:hAnsi="Times New Roman"/>
          <w:color w:val="auto"/>
        </w:rPr>
        <w:t xml:space="preserve"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B22F4E" w:rsidRPr="004B5D16" w:rsidRDefault="00B22F4E" w:rsidP="00AD6F4F">
      <w:pPr>
        <w:pStyle w:val="Default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Образовательный процесс учебного предмета «Физическая культура» направлен на решение следующих </w:t>
      </w:r>
      <w:r w:rsidRPr="004B5D16">
        <w:rPr>
          <w:rFonts w:ascii="Times New Roman" w:hAnsi="Times New Roman"/>
          <w:b/>
          <w:bCs/>
          <w:color w:val="auto"/>
        </w:rPr>
        <w:t>задач</w:t>
      </w:r>
      <w:r w:rsidRPr="004B5D16">
        <w:rPr>
          <w:rFonts w:ascii="Times New Roman" w:hAnsi="Times New Roman"/>
          <w:color w:val="auto"/>
        </w:rPr>
        <w:t xml:space="preserve">: 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 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обучение основам базовых видов двигательных действий; 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 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 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выработку представлений о физической культуре личности и приемах самоконтроля; 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 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> воспитание привычки к самостоятельным занятиям физическими упражнениями, избранными видами спорта в свободное время;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> выработку организаторских навыков проведения занятий в качестве командира отделения, капитана команды, судьи;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> формирование адекватной оценки собственных физических возможностей;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> воспитание инициативности, самостоятельности, взаимопомощи, дисциплинированности, чувства ответственности;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> содействие развитию психических процессов и обучение основам психическойсаморегуляции.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>Программный материал усложняется по разделам каждый год за счет увеличения сложности элементов на базе ранее пройденных. Для прохождения теоретических сведений можно выделять время как в процессе ypоков.</w:t>
      </w:r>
    </w:p>
    <w:p w:rsidR="00B22F4E" w:rsidRPr="004B5D16" w:rsidRDefault="00B22F4E" w:rsidP="00AD6F4F">
      <w:pPr>
        <w:pStyle w:val="Default"/>
        <w:spacing w:after="47"/>
        <w:ind w:left="360" w:firstLine="348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</w:rPr>
        <w:t xml:space="preserve"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освоения умений и навыков.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2. Общая характеристика учебного предмета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Предметом обучения физической культуре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Важнейшим требованием проведения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Понятийная база и содержание курса основаны на положениях нормативно-правовых актов Российской Федерации в том числе: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Концепции духовно-нравственного развития и воспитания личности гражданина;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Закона «Об образовании»;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Федерального закона «О физической культуре и спорте»;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Стратегии национальной безопасности Российской Федерации до 2020г.;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примерной программы основного общего образования;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приказа Минобрнауки от 30 августа 2010 г. № 889. </w:t>
      </w:r>
    </w:p>
    <w:p w:rsidR="00B22F4E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3. Описание места предмета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 xml:space="preserve">«Физическая культура» в учебном плане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В соответствии с ФБУПП учебный предмет «Физическая культура» вводится как обязательный предмет в средней школе, на его преподавание отводится 102 часа в год (5 – 9 классы – 510 часов).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 xml:space="preserve">4. Личностные, метапредметные и предметные результаты освоения учебного предмета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рабочая программа для 5 – 9 классов направлена на достижение обучающимися личностных, метапредметных и предметных результатов по физической культуре.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>Личностные результаты</w:t>
      </w:r>
      <w:r w:rsidRPr="004B5D16">
        <w:rPr>
          <w:rFonts w:ascii="Times New Roman" w:hAnsi="Times New Roman"/>
          <w:color w:val="auto"/>
        </w:rPr>
        <w:t xml:space="preserve">: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знание истории физической культуры своего народа, своего края как части наследия народов России и человечества;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усвоение гуманистических, демократических и традиционных ценностей многонационального российского общества;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воспитание чувства ответственности и долга перед Родиной;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готовности и способности вести диалог с другими людьми и достигать в нем взаимопонимания;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освоение социальных норм, правил поведения, ролей и форм социальной жизни в группах и сообществах, включая взрослые социальные сообщества;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участие в школьном самоуправлении и общественной жизни в пределах возрастной компетенции с учетом региональных, этнокультурных, социальных и экономических особенностей;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b/>
          <w:bCs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Личностные результаты освоения программного материала проявляются в следующих областях культуры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  <w:i/>
          <w:iCs/>
          <w:color w:val="auto"/>
        </w:rPr>
        <w:t>В области познавательной культуры: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владение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нравственной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способность принимать активное участие в организации и проведении совместных физкультурно-оздоровительных и спортивных мероприятий;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трудовой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умение планировать режим дня обеспечивать оптимальное сочетание умственных, физических нагрузок и отдыха;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умение проводить туристские пешие походы, готовить снаряжение, организовывать и благоустраивать места стоянок, соблюдать правила безопасности;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умение содержать в порядке спортивный инвентарь и оборудование, спортивную одежду, осуществлять их подготовку к занятиям и спортивным соревнованиям.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эстетической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умение длительно сохранять правильную осанку во время статичных поз и в процессе разнообразных видов двигательной деятельности;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формирование потребности иметь хорошее телосложение в соответствии с принятыми нормами и представлениями;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формирование культуры движений, умения передвигаться легко, красиво, непринужденно.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коммуникативной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85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 </w:t>
      </w:r>
    </w:p>
    <w:p w:rsidR="00B22F4E" w:rsidRPr="004B5D16" w:rsidRDefault="00B22F4E" w:rsidP="00AD6F4F">
      <w:pPr>
        <w:autoSpaceDE w:val="0"/>
        <w:autoSpaceDN w:val="0"/>
        <w:adjustRightInd w:val="0"/>
        <w:spacing w:after="85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физической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умениями: o в циклических и ациклических локомоциях: с максимальной скоростью пробегать 60 м из положения низкого старта; в равномерном темпе бегать до 20 мин (мальчики) и до 15 мин. (девочки); после быстрого разбега с 9-13 шагов совершать прыжок в длину; выполнять с 9-13 шагов разбега прыжок в высоту способом «перешагивание»; проплывать 50 м;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o в метаниях на дальность и на меткость: метать малый мяч и мяч 150 г с места и с разбега (10-12 м ) с использованием четырехшажного варианта бросковых шагов с соблюдением ритма; метать малый мяч и мяч 150 г с место и с 3 шагов разбега в горизонтальную и вертикальную цели с 10-15 м, метать малый мяч и мяч 150 г с места по медленно и быстро движущейся цели с 10-12 м; </w:t>
      </w:r>
    </w:p>
    <w:p w:rsidR="00B22F4E" w:rsidRPr="004B5D16" w:rsidRDefault="00B22F4E" w:rsidP="00AD6F4F">
      <w:pPr>
        <w:pStyle w:val="Default"/>
        <w:spacing w:after="2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</w:rPr>
        <w:t xml:space="preserve"> </w:t>
      </w:r>
      <w:r w:rsidRPr="004B5D16">
        <w:rPr>
          <w:rFonts w:ascii="Times New Roman" w:hAnsi="Times New Roman"/>
          <w:color w:val="auto"/>
        </w:rPr>
        <w:t xml:space="preserve">o в гимнастических и акробатических упражнениях: выполнять комбинацию из четырех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 и обруч), состоящих из шести элементов, или комбинацию, состоящую из шести гимнастических элементов;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полушпагат, «мост» и поворот в упор стоя на одном колене (девочки); </w:t>
      </w:r>
    </w:p>
    <w:p w:rsidR="00B22F4E" w:rsidRPr="004B5D16" w:rsidRDefault="00B22F4E" w:rsidP="00AD6F4F">
      <w:pPr>
        <w:pStyle w:val="Default"/>
        <w:spacing w:after="2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</w:rPr>
        <w:t xml:space="preserve"> </w:t>
      </w:r>
      <w:r w:rsidRPr="004B5D16">
        <w:rPr>
          <w:rFonts w:ascii="Times New Roman" w:hAnsi="Times New Roman"/>
          <w:color w:val="auto"/>
        </w:rPr>
        <w:t xml:space="preserve">o в единоборствах: осуществлять подводящие упражнения по овладению приемами техники и борьбы в партере и в стойке (юноши);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</w:rPr>
        <w:t xml:space="preserve"> </w:t>
      </w:r>
      <w:r w:rsidRPr="004B5D16">
        <w:rPr>
          <w:rFonts w:ascii="Times New Roman" w:hAnsi="Times New Roman"/>
          <w:color w:val="auto"/>
        </w:rPr>
        <w:t xml:space="preserve">o в спортивных играх: играть в одну из спортивных игр (по упрощенным правилам);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демонстрировать результаты не ниже, чем средний уровень основных физических способностей;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владеть способами спортивной деятельности: участвовать в соревновании по легкоатлетическому четырехборью: бег 60 м, прыжок в длину или в высоту с разбега, метание, бег на выносливость; участвовать в соревнованиях по одному из видов спорта;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владеть правилами поведения на занятиях физическими упражнениями: соблюдать нормы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Метапредметные результаты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умение оценивать правильность выполнения учебной задачи, собственные возможности ее решения;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умение организовывать учебное сотрудничество и совместную деятельность с учителем и сверстниками; </w:t>
      </w:r>
    </w:p>
    <w:p w:rsidR="00B22F4E" w:rsidRPr="004B5D16" w:rsidRDefault="00B22F4E" w:rsidP="00AD6F4F">
      <w:pPr>
        <w:pStyle w:val="Default"/>
        <w:spacing w:after="4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умение работать индивидуально и в группе: находить общее решение и разрешать конфликты на основе согласования позиций и учета интересов;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умение формулировать, аргументировать и отстаивать свое мнение;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умение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проявляются в различных областях культуры</w:t>
      </w:r>
      <w:r w:rsidRPr="004B5D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познавательной культуры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понимание физической культуры как средства организации и активного ведения здорового образа жизни, профилактики вредных привычек и девиантного (отклоняющегося от норм) поведения.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нравственной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трудовой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добросовестное выполнение учебных заданий, осознанное стремление к освоению новых знаний и умений, повышающих результативность выполнения заданий;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приобретение умений планировать, контролировать и оценивать учебную деятельность, организовывать места занятий и обеспечивать их безопасность;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эстетической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знание факторов, потенциально опасных для здоровья (вредные привычки, ранние половые связи, допинг), и их опасных последствий;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коммуникативной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культурной речи, ведение диалога в доброжелательной и открытой форме, проявление к собеседнику внимания, интереса и уважения;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умением вести дискуссию, обсуждать содержание и результаты совместной деятельности, находить компромиссы при принятии общих решений;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умением логически грамотно излагать, аргументировать и обосновывать собственную точку зрения, доводить ее до собеседника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физической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способами организации и проведения разнообразных форм занятий физическими упражнениями, их планирования и наполнения содержанием;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владение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овладение системой знаний о физическом совершенствовании человека, освоение умений отбирать физические упражнения и регулировать физический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формирование умений выполнять комплексы общеразвивающих, оздоровительных и коррегирующих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результаты, так же как личностные и метапредметные, проявляются в разных областях культуры.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познавательной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знания по истории развития спорта и олимпийского движения, о положительном их влиянии на укрепление мира и дружбы между народами;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знания основных направлений развития физической культуры в обществе, их целей, задач и форм организации;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нравственной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трудовой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способность преодолевать трудности, добросовестно выполнять учебные задания по технической и физической подготовке;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эстетической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коммуникативной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способность интересно и доступно излагать знания о физической культуре, умело применяя соответствующие понятия и термины;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умение определять задачи занятий физическими упражнениями, включенными в содержание школьной программы, аргументировать, как их следует организовывать и проводить;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i/>
          <w:iCs/>
          <w:sz w:val="24"/>
          <w:szCs w:val="24"/>
        </w:rPr>
        <w:t xml:space="preserve">В области физической культуры: </w:t>
      </w:r>
    </w:p>
    <w:p w:rsidR="00B22F4E" w:rsidRPr="004B5D16" w:rsidRDefault="00B22F4E" w:rsidP="00AD6F4F">
      <w:pPr>
        <w:autoSpaceDE w:val="0"/>
        <w:autoSpaceDN w:val="0"/>
        <w:adjustRightInd w:val="0"/>
        <w:spacing w:after="47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нарушения осанки, улучшения физической подготовленности;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 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занятий и индивидуальных особенностей организма;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 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 </w:t>
      </w:r>
    </w:p>
    <w:p w:rsidR="00B22F4E" w:rsidRPr="004B5D16" w:rsidRDefault="00B22F4E" w:rsidP="00AD6F4F">
      <w:pPr>
        <w:pStyle w:val="Default"/>
        <w:ind w:left="284" w:firstLine="425"/>
        <w:jc w:val="center"/>
        <w:rPr>
          <w:rFonts w:ascii="Times New Roman" w:hAnsi="Times New Roman"/>
          <w:b/>
          <w:bCs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>5. Содержание учебного предмета</w:t>
      </w:r>
    </w:p>
    <w:p w:rsidR="00B22F4E" w:rsidRPr="004B5D16" w:rsidRDefault="00B22F4E" w:rsidP="00AD6F4F">
      <w:pPr>
        <w:pStyle w:val="Default"/>
        <w:ind w:left="284" w:firstLine="425"/>
        <w:jc w:val="center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>Знания о физической культуре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История физической культуры. </w:t>
      </w:r>
      <w:r w:rsidRPr="004B5D16">
        <w:rPr>
          <w:rFonts w:ascii="Times New Roman" w:hAnsi="Times New Roman"/>
          <w:color w:val="auto"/>
        </w:rPr>
        <w:t xml:space="preserve">Олимпийские игры древности. Возрождение Олимпийских игр и олимпийского движения.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Характеристика видов спорта, входящих в программу Олимпийских игр.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Физическая культура в современном обществе.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Организация и проведение пеших туристских походов. Требования к технике безопасности и бережному отношению к природе (экологические требования).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>Физическая культура (основные понятия)</w:t>
      </w:r>
      <w:r w:rsidRPr="004B5D16">
        <w:rPr>
          <w:rFonts w:ascii="Times New Roman" w:hAnsi="Times New Roman"/>
          <w:color w:val="auto"/>
        </w:rPr>
        <w:t xml:space="preserve">. Физическое развитие человека.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Физическая подготовка и ее связь с укреплением здоровья, развитием физических качеств.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Организация и планирование самостоятельных занятий по развитию физических качеств.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Техническая подготовка. Техника движений и ее основные показатели.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Всестороннее и гармоничное физическое развитие.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Адаптивная физическая культура.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Спортивная подготовка.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Здоровье и здоровый образ жизни. Допинг. Концепция честного спорта.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Профессионально-прикладная физическая подготовка.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Физическая культура человека. </w:t>
      </w:r>
      <w:r w:rsidRPr="004B5D16">
        <w:rPr>
          <w:rFonts w:ascii="Times New Roman" w:hAnsi="Times New Roman"/>
          <w:color w:val="auto"/>
        </w:rPr>
        <w:t xml:space="preserve">Режим дня и его основное содержание.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Заливание организма. Правила безопасности и гигиенические требования.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Влияние занятий физической культурой на формирование положительных качеств личности.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Проведение самостоятельных занятий по коррекции осанки и телосложения.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Восстановительный массаж.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Проведение банных процедур.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Первая помощь во время занятий физической культурой и спортом. </w:t>
      </w:r>
    </w:p>
    <w:p w:rsidR="00B22F4E" w:rsidRPr="004B5D16" w:rsidRDefault="00B22F4E" w:rsidP="00AD6F4F">
      <w:pPr>
        <w:pStyle w:val="Default"/>
        <w:ind w:left="284" w:firstLine="425"/>
        <w:jc w:val="center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>Способы двигательной (физкультурной) деятельности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Организация и проведение самостоятельных занятий физической культурой. </w:t>
      </w:r>
      <w:r w:rsidRPr="004B5D16">
        <w:rPr>
          <w:rFonts w:ascii="Times New Roman" w:hAnsi="Times New Roman"/>
          <w:color w:val="auto"/>
        </w:rPr>
        <w:t xml:space="preserve">Подготовка к занятиям физической культурой.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Выбор упражнений и составление индивидуальных комплексов для утренней зарядки, физкультминуток и физкультпауз (подвижных перемен).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Планирование занятий физической подготовкой.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Проведение самостоятельных занятий прикладной физической подготовкой.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Организация досуга средствами физической культуры.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Оценка эффективности занятий физической культурой. </w:t>
      </w:r>
      <w:r w:rsidRPr="004B5D16">
        <w:rPr>
          <w:rFonts w:ascii="Times New Roman" w:hAnsi="Times New Roman"/>
          <w:color w:val="auto"/>
        </w:rPr>
        <w:t>Самонаблюдение и самоконтроль.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Оценка эффективности занятий физкультурно-оздоровительной деятельностью.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Оценка техники движений, способы выявления и устранения ошибок в технике выполнения упражнений (технических ошибок).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</w:rPr>
        <w:t xml:space="preserve">Измерение </w:t>
      </w:r>
      <w:r w:rsidRPr="004B5D16">
        <w:rPr>
          <w:rFonts w:ascii="Times New Roman" w:hAnsi="Times New Roman"/>
          <w:color w:val="auto"/>
        </w:rPr>
        <w:t xml:space="preserve">резервов организма и состояния здоровья с помощью функциональных проб. </w:t>
      </w:r>
    </w:p>
    <w:p w:rsidR="00B22F4E" w:rsidRPr="004B5D16" w:rsidRDefault="00B22F4E" w:rsidP="00AD6F4F">
      <w:pPr>
        <w:pStyle w:val="Default"/>
        <w:ind w:left="284" w:firstLine="425"/>
        <w:jc w:val="center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>Физическое совершенствование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Физкультурно-оздоровительная деятельность. </w:t>
      </w:r>
      <w:r w:rsidRPr="004B5D16">
        <w:rPr>
          <w:rFonts w:ascii="Times New Roman" w:hAnsi="Times New Roman"/>
          <w:color w:val="auto"/>
        </w:rPr>
        <w:t xml:space="preserve">Оздоровительные формы занятий в режиме учебного дня и учебной недели.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Индивидуальные комплексы адаптивной (лечебной) и коррегирующей физической культуры.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Спортивно-оздоровительная деятельность с общеразвивающей направленностью.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Гимнастика с основами акробатики. </w:t>
      </w:r>
      <w:r w:rsidRPr="004B5D16">
        <w:rPr>
          <w:rFonts w:ascii="Times New Roman" w:hAnsi="Times New Roman"/>
          <w:color w:val="auto"/>
        </w:rPr>
        <w:t xml:space="preserve">Организующие команды и приемы.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Акробатические упражнения и комбинации.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Опорные прыжки.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Упражнения и комбинации на гимнастическом бревне (девочки).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Упражнения и комбинации на гимнастической перекладине (мальчики).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>Легкая атлетика</w:t>
      </w:r>
      <w:r w:rsidRPr="004B5D16">
        <w:rPr>
          <w:rFonts w:ascii="Times New Roman" w:hAnsi="Times New Roman"/>
          <w:color w:val="auto"/>
        </w:rPr>
        <w:t xml:space="preserve">. Беговые упражнения.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Прыжковые упражнения.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Метание малого мяча.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Лыжные гонки. </w:t>
      </w:r>
      <w:r w:rsidRPr="004B5D16">
        <w:rPr>
          <w:rFonts w:ascii="Times New Roman" w:hAnsi="Times New Roman"/>
          <w:color w:val="auto"/>
        </w:rPr>
        <w:t xml:space="preserve">Передвижение на лыжах.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Спортивные игры: </w:t>
      </w:r>
      <w:r w:rsidRPr="004B5D16">
        <w:rPr>
          <w:rFonts w:ascii="Times New Roman" w:hAnsi="Times New Roman"/>
          <w:color w:val="auto"/>
        </w:rPr>
        <w:t xml:space="preserve">волейбол, баскетбол, пионербол.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Упражнения общеразвивающей направленности. </w:t>
      </w:r>
      <w:r w:rsidRPr="004B5D16">
        <w:rPr>
          <w:rFonts w:ascii="Times New Roman" w:hAnsi="Times New Roman"/>
          <w:color w:val="auto"/>
        </w:rPr>
        <w:t xml:space="preserve">Общефизическая подготовка.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>Гимнастика с основами акробатики</w:t>
      </w:r>
      <w:r w:rsidRPr="004B5D16">
        <w:rPr>
          <w:rFonts w:ascii="Times New Roman" w:hAnsi="Times New Roman"/>
          <w:color w:val="auto"/>
        </w:rPr>
        <w:t xml:space="preserve">. Развитие гибкости, координации движений, силы, выносливости.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Легкая атлетика. </w:t>
      </w:r>
      <w:r w:rsidRPr="004B5D16">
        <w:rPr>
          <w:rFonts w:ascii="Times New Roman" w:hAnsi="Times New Roman"/>
          <w:color w:val="auto"/>
        </w:rPr>
        <w:t xml:space="preserve">Развитие выносливости, силы, быстроты, координации движений.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Лыжная подготовка (лыжные гонки). </w:t>
      </w:r>
      <w:r w:rsidRPr="004B5D16">
        <w:rPr>
          <w:rFonts w:ascii="Times New Roman" w:hAnsi="Times New Roman"/>
          <w:color w:val="auto"/>
        </w:rPr>
        <w:t xml:space="preserve">Развитие выносливости, силы, координации движений, быстроты.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Баскетбол и волейбол. </w:t>
      </w:r>
      <w:r w:rsidRPr="004B5D16">
        <w:rPr>
          <w:rFonts w:ascii="Times New Roman" w:hAnsi="Times New Roman"/>
          <w:color w:val="auto"/>
        </w:rPr>
        <w:t xml:space="preserve">Развитие быстроты, силы, выносливости, координации движений. </w:t>
      </w:r>
    </w:p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Распределение учебного времени прохождения программного материала по физической культуре (5-9 классы)</w:t>
      </w:r>
    </w:p>
    <w:tbl>
      <w:tblPr>
        <w:tblpPr w:leftFromText="180" w:rightFromText="180" w:vertAnchor="text" w:horzAnchor="margin" w:tblpXSpec="center" w:tblpY="470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3866"/>
        <w:gridCol w:w="1101"/>
        <w:gridCol w:w="41"/>
        <w:gridCol w:w="1016"/>
        <w:gridCol w:w="78"/>
        <w:gridCol w:w="938"/>
        <w:gridCol w:w="197"/>
        <w:gridCol w:w="1136"/>
        <w:gridCol w:w="1436"/>
      </w:tblGrid>
      <w:tr w:rsidR="00B22F4E" w:rsidRPr="004B5D16">
        <w:trPr>
          <w:trHeight w:val="372"/>
        </w:trPr>
        <w:tc>
          <w:tcPr>
            <w:tcW w:w="676" w:type="dxa"/>
            <w:vMerge w:val="restart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66" w:type="dxa"/>
            <w:vMerge w:val="restart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5943" w:type="dxa"/>
            <w:gridSpan w:val="8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(уроков)</w:t>
            </w:r>
          </w:p>
        </w:tc>
      </w:tr>
      <w:tr w:rsidR="00B22F4E" w:rsidRPr="004B5D16">
        <w:trPr>
          <w:trHeight w:val="77"/>
        </w:trPr>
        <w:tc>
          <w:tcPr>
            <w:tcW w:w="676" w:type="dxa"/>
            <w:vMerge/>
          </w:tcPr>
          <w:p w:rsidR="00B22F4E" w:rsidRPr="004B5D16" w:rsidRDefault="00B22F4E" w:rsidP="00AD6F4F">
            <w:pPr>
              <w:spacing w:line="240" w:lineRule="auto"/>
              <w:ind w:left="284" w:right="390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  <w:vMerge/>
          </w:tcPr>
          <w:p w:rsidR="00B22F4E" w:rsidRPr="004B5D16" w:rsidRDefault="00B22F4E" w:rsidP="00AD6F4F">
            <w:pPr>
              <w:spacing w:line="240" w:lineRule="auto"/>
              <w:ind w:left="284" w:right="390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gridSpan w:val="8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</w:tr>
      <w:tr w:rsidR="00B22F4E" w:rsidRPr="004B5D16">
        <w:trPr>
          <w:trHeight w:val="119"/>
        </w:trPr>
        <w:tc>
          <w:tcPr>
            <w:tcW w:w="676" w:type="dxa"/>
            <w:vMerge/>
          </w:tcPr>
          <w:p w:rsidR="00B22F4E" w:rsidRPr="004B5D16" w:rsidRDefault="00B22F4E" w:rsidP="00AD6F4F">
            <w:pPr>
              <w:spacing w:line="240" w:lineRule="auto"/>
              <w:ind w:left="284" w:right="390"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66" w:type="dxa"/>
            <w:vMerge/>
          </w:tcPr>
          <w:p w:rsidR="00B22F4E" w:rsidRPr="004B5D16" w:rsidRDefault="00B22F4E" w:rsidP="00AD6F4F">
            <w:pPr>
              <w:spacing w:line="240" w:lineRule="auto"/>
              <w:ind w:left="284" w:right="390"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gridSpan w:val="2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16" w:type="dxa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16" w:type="dxa"/>
            <w:gridSpan w:val="2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33" w:type="dxa"/>
            <w:gridSpan w:val="2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36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B22F4E" w:rsidRPr="004B5D16">
        <w:trPr>
          <w:trHeight w:val="218"/>
        </w:trPr>
        <w:tc>
          <w:tcPr>
            <w:tcW w:w="676" w:type="dxa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Базовая часть</w:t>
            </w:r>
          </w:p>
        </w:tc>
        <w:tc>
          <w:tcPr>
            <w:tcW w:w="1142" w:type="dxa"/>
            <w:gridSpan w:val="2"/>
          </w:tcPr>
          <w:p w:rsidR="00B22F4E" w:rsidRPr="004B5D16" w:rsidRDefault="00B22F4E" w:rsidP="00AD6F4F">
            <w:pPr>
              <w:spacing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16" w:type="dxa"/>
          </w:tcPr>
          <w:p w:rsidR="00B22F4E" w:rsidRPr="004B5D16" w:rsidRDefault="00B22F4E" w:rsidP="00AD6F4F">
            <w:pPr>
              <w:spacing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16" w:type="dxa"/>
            <w:gridSpan w:val="2"/>
          </w:tcPr>
          <w:p w:rsidR="00B22F4E" w:rsidRPr="004B5D16" w:rsidRDefault="00B22F4E" w:rsidP="00AD6F4F">
            <w:pPr>
              <w:spacing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33" w:type="dxa"/>
            <w:gridSpan w:val="2"/>
          </w:tcPr>
          <w:p w:rsidR="00B22F4E" w:rsidRPr="004B5D16" w:rsidRDefault="00B22F4E" w:rsidP="00AD6F4F">
            <w:pPr>
              <w:spacing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36" w:type="dxa"/>
          </w:tcPr>
          <w:p w:rsidR="00B22F4E" w:rsidRPr="004B5D16" w:rsidRDefault="00B22F4E" w:rsidP="00AD6F4F">
            <w:pPr>
              <w:spacing w:line="240" w:lineRule="auto"/>
              <w:ind w:left="284"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22F4E" w:rsidRPr="004B5D16">
        <w:trPr>
          <w:trHeight w:val="304"/>
        </w:trPr>
        <w:tc>
          <w:tcPr>
            <w:tcW w:w="676" w:type="dxa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6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5943" w:type="dxa"/>
            <w:gridSpan w:val="8"/>
          </w:tcPr>
          <w:p w:rsidR="00B22F4E" w:rsidRPr="004B5D16" w:rsidRDefault="00B22F4E" w:rsidP="00AD6F4F">
            <w:pPr>
              <w:spacing w:line="240" w:lineRule="auto"/>
              <w:ind w:left="284" w:right="390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B22F4E" w:rsidRPr="004B5D16">
        <w:trPr>
          <w:trHeight w:val="297"/>
        </w:trPr>
        <w:tc>
          <w:tcPr>
            <w:tcW w:w="676" w:type="dxa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6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101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3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6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22F4E" w:rsidRPr="004B5D16">
        <w:trPr>
          <w:trHeight w:val="304"/>
        </w:trPr>
        <w:tc>
          <w:tcPr>
            <w:tcW w:w="676" w:type="dxa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6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1101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  <w:gridSpan w:val="3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  <w:gridSpan w:val="2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36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22F4E" w:rsidRPr="004B5D16">
        <w:trPr>
          <w:trHeight w:val="304"/>
        </w:trPr>
        <w:tc>
          <w:tcPr>
            <w:tcW w:w="676" w:type="dxa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86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101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3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6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22F4E" w:rsidRPr="004B5D16">
        <w:trPr>
          <w:trHeight w:val="297"/>
        </w:trPr>
        <w:tc>
          <w:tcPr>
            <w:tcW w:w="676" w:type="dxa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86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1101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3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6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22F4E" w:rsidRPr="004B5D16">
        <w:trPr>
          <w:trHeight w:val="304"/>
        </w:trPr>
        <w:tc>
          <w:tcPr>
            <w:tcW w:w="676" w:type="dxa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Вариативная часть</w:t>
            </w:r>
          </w:p>
        </w:tc>
        <w:tc>
          <w:tcPr>
            <w:tcW w:w="1101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  <w:gridSpan w:val="3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  <w:gridSpan w:val="2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36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B22F4E" w:rsidRPr="004B5D16">
        <w:trPr>
          <w:trHeight w:val="304"/>
        </w:trPr>
        <w:tc>
          <w:tcPr>
            <w:tcW w:w="676" w:type="dxa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1101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3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6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22F4E" w:rsidRPr="004B5D16">
        <w:trPr>
          <w:trHeight w:val="304"/>
        </w:trPr>
        <w:tc>
          <w:tcPr>
            <w:tcW w:w="676" w:type="dxa"/>
          </w:tcPr>
          <w:p w:rsidR="00B22F4E" w:rsidRPr="004B5D16" w:rsidRDefault="00B22F4E" w:rsidP="00AD6F4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6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101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  <w:gridSpan w:val="3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  <w:gridSpan w:val="2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6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22F4E" w:rsidRPr="004B5D16">
        <w:trPr>
          <w:trHeight w:val="304"/>
        </w:trPr>
        <w:tc>
          <w:tcPr>
            <w:tcW w:w="67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6" w:type="dxa"/>
          </w:tcPr>
          <w:p w:rsidR="00B22F4E" w:rsidRPr="004B5D16" w:rsidRDefault="00B22F4E" w:rsidP="00AD6F4F">
            <w:pPr>
              <w:spacing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01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5" w:type="dxa"/>
            <w:gridSpan w:val="3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5" w:type="dxa"/>
            <w:gridSpan w:val="2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5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36" w:type="dxa"/>
          </w:tcPr>
          <w:p w:rsidR="00B22F4E" w:rsidRPr="004B5D16" w:rsidRDefault="00B22F4E" w:rsidP="00AD6F4F">
            <w:pPr>
              <w:spacing w:line="240" w:lineRule="auto"/>
              <w:ind w:right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B22F4E" w:rsidRPr="004B5D16" w:rsidRDefault="00B22F4E" w:rsidP="00AD6F4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Pr="004B5D16" w:rsidRDefault="00B22F4E" w:rsidP="00AD6F4F">
      <w:pPr>
        <w:pStyle w:val="Default"/>
        <w:numPr>
          <w:ilvl w:val="0"/>
          <w:numId w:val="1"/>
        </w:numPr>
        <w:jc w:val="both"/>
        <w:rPr>
          <w:rFonts w:ascii="Times New Roman" w:hAnsi="Times New Roman"/>
          <w:b/>
          <w:bCs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Основы знаний о физической культуре, умения и навыки; приемы закаливания, способы саморегуляции и самоконтроля.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1.1. Естественные основы.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5 6 классы. </w:t>
      </w:r>
      <w:r w:rsidRPr="004B5D16">
        <w:rPr>
          <w:rFonts w:ascii="Times New Roman" w:hAnsi="Times New Roman"/>
          <w:color w:val="auto"/>
        </w:rPr>
        <w:t xml:space="preserve"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7-8 классы. </w:t>
      </w:r>
      <w:r w:rsidRPr="004B5D16">
        <w:rPr>
          <w:rFonts w:ascii="Times New Roman" w:hAnsi="Times New Roman"/>
          <w:color w:val="auto"/>
        </w:rPr>
        <w:t xml:space="preserve">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9 класс. </w:t>
      </w:r>
      <w:r w:rsidRPr="004B5D16">
        <w:rPr>
          <w:rFonts w:ascii="Times New Roman" w:hAnsi="Times New Roman"/>
          <w:color w:val="auto"/>
        </w:rPr>
        <w:t xml:space="preserve">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 Планирование и контроль индивидуальных физических нагрузок в процессе самостоятельных занятий физическими упражнениями.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1.2. </w:t>
      </w:r>
      <w:r w:rsidRPr="004B5D16">
        <w:rPr>
          <w:rFonts w:ascii="Times New Roman" w:hAnsi="Times New Roman"/>
          <w:b/>
          <w:bCs/>
          <w:color w:val="auto"/>
        </w:rPr>
        <w:t xml:space="preserve">Социально-психологические основы.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5-6 классы. </w:t>
      </w:r>
      <w:r w:rsidRPr="004B5D16">
        <w:rPr>
          <w:rFonts w:ascii="Times New Roman" w:hAnsi="Times New Roman"/>
          <w:color w:val="auto"/>
        </w:rPr>
        <w:t xml:space="preserve"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контроля за функциональным состоянием организма.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7-8 классы. </w:t>
      </w:r>
      <w:r w:rsidRPr="004B5D16">
        <w:rPr>
          <w:rFonts w:ascii="Times New Roman" w:hAnsi="Times New Roman"/>
          <w:color w:val="auto"/>
        </w:rPr>
        <w:t xml:space="preserve"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личностью значимых свойств и качеств. Анализ техники физических упражнений, их освоение и выполнение по объяснению. Ведение тетрадей самостоятельных занятий физическими упражнениями, контроля за функциональным состоянием организма и физической подготовленностью.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9 класс. </w:t>
      </w:r>
      <w:r w:rsidRPr="004B5D16">
        <w:rPr>
          <w:rFonts w:ascii="Times New Roman" w:hAnsi="Times New Roman"/>
          <w:color w:val="auto"/>
        </w:rPr>
        <w:t xml:space="preserve">Анализ техники физических упражнений, их освоение и выполнение но показу, объяснению и описанию. Выполнение общеподготовительных и подводящих упражнений, двигательных действий в разнообразных игровых и соревновательных ситуациях. Ведение тетрадей самостоятельных занятий физическими упражнениями, контроля за функциональным состоянием организма, физическим развитием и физической подготовленностью. Комплексы физических упражнений для развития физических способностей и тестирования уровня двигательной подготовленности.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1.3. Культурно-исторические основы.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5-6 классы. </w:t>
      </w:r>
      <w:r w:rsidRPr="004B5D16">
        <w:rPr>
          <w:rFonts w:ascii="Times New Roman" w:hAnsi="Times New Roman"/>
          <w:color w:val="auto"/>
        </w:rPr>
        <w:t xml:space="preserve">Основы истории возникновения и развития Олимпийского движения, физической культуры и отечественного спорта.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>7-</w:t>
      </w:r>
      <w:r w:rsidRPr="004B5D16">
        <w:rPr>
          <w:rFonts w:ascii="Times New Roman" w:hAnsi="Times New Roman"/>
          <w:i/>
          <w:iCs/>
          <w:color w:val="auto"/>
        </w:rPr>
        <w:t xml:space="preserve">8 классы. </w:t>
      </w:r>
      <w:r w:rsidRPr="004B5D16">
        <w:rPr>
          <w:rFonts w:ascii="Times New Roman" w:hAnsi="Times New Roman"/>
          <w:color w:val="auto"/>
        </w:rPr>
        <w:t xml:space="preserve">Физическая культура и ее значение в формирование здорового образа жизни современного человека.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9 класс. </w:t>
      </w:r>
      <w:r w:rsidRPr="004B5D16">
        <w:rPr>
          <w:rFonts w:ascii="Times New Roman" w:hAnsi="Times New Roman"/>
          <w:color w:val="auto"/>
        </w:rPr>
        <w:t xml:space="preserve">Изложение взглядов и отношений к физической культуре, к ее материальным и духовным ценностям.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1.4. Приемы закаливания.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5-6 классы. </w:t>
      </w:r>
      <w:r w:rsidRPr="004B5D16">
        <w:rPr>
          <w:rFonts w:ascii="Times New Roman" w:hAnsi="Times New Roman"/>
          <w:color w:val="auto"/>
        </w:rPr>
        <w:t xml:space="preserve">Воздушные ванны </w:t>
      </w:r>
      <w:r w:rsidRPr="004B5D16">
        <w:rPr>
          <w:rFonts w:ascii="Times New Roman" w:hAnsi="Times New Roman"/>
          <w:i/>
          <w:iCs/>
          <w:color w:val="auto"/>
        </w:rPr>
        <w:t xml:space="preserve">(теплые, безразличные, прохладные, холодные, очень холодные). </w:t>
      </w:r>
      <w:r w:rsidRPr="004B5D16">
        <w:rPr>
          <w:rFonts w:ascii="Times New Roman" w:hAnsi="Times New Roman"/>
          <w:color w:val="auto"/>
        </w:rPr>
        <w:t xml:space="preserve">Солнечные ванны </w:t>
      </w:r>
      <w:r w:rsidRPr="004B5D16">
        <w:rPr>
          <w:rFonts w:ascii="Times New Roman" w:hAnsi="Times New Roman"/>
          <w:i/>
          <w:iCs/>
          <w:color w:val="auto"/>
        </w:rPr>
        <w:t xml:space="preserve">(правила, дозировка).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7-8 классы. </w:t>
      </w:r>
      <w:r w:rsidRPr="004B5D16">
        <w:rPr>
          <w:rFonts w:ascii="Times New Roman" w:hAnsi="Times New Roman"/>
          <w:color w:val="auto"/>
        </w:rPr>
        <w:t xml:space="preserve">Водные процедуры </w:t>
      </w:r>
      <w:r w:rsidRPr="004B5D16">
        <w:rPr>
          <w:rFonts w:ascii="Times New Roman" w:hAnsi="Times New Roman"/>
          <w:i/>
          <w:iCs/>
          <w:color w:val="auto"/>
        </w:rPr>
        <w:t xml:space="preserve">(обтирание, душ), </w:t>
      </w:r>
      <w:r w:rsidRPr="004B5D16">
        <w:rPr>
          <w:rFonts w:ascii="Times New Roman" w:hAnsi="Times New Roman"/>
          <w:color w:val="auto"/>
        </w:rPr>
        <w:t xml:space="preserve">купание в открытых водоемах. </w:t>
      </w:r>
      <w:r w:rsidRPr="004B5D16">
        <w:rPr>
          <w:rFonts w:ascii="Times New Roman" w:hAnsi="Times New Roman"/>
          <w:i/>
          <w:iCs/>
          <w:color w:val="auto"/>
        </w:rPr>
        <w:t xml:space="preserve">9 класс. </w:t>
      </w:r>
      <w:r w:rsidRPr="004B5D16">
        <w:rPr>
          <w:rFonts w:ascii="Times New Roman" w:hAnsi="Times New Roman"/>
          <w:color w:val="auto"/>
        </w:rPr>
        <w:t xml:space="preserve">Пользование баней.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1.5. Подвижные игры.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Волейбол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5 9 классы. </w:t>
      </w:r>
      <w:r w:rsidRPr="004B5D16">
        <w:rPr>
          <w:rFonts w:ascii="Times New Roman" w:hAnsi="Times New Roman"/>
          <w:color w:val="auto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Баскетбол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5-9 классы. </w:t>
      </w:r>
      <w:r w:rsidRPr="004B5D16">
        <w:rPr>
          <w:rFonts w:ascii="Times New Roman" w:hAnsi="Times New Roman"/>
          <w:color w:val="auto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1.6. Гимнастика с элементами акробатики.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5-7 классы. </w:t>
      </w:r>
      <w:r w:rsidRPr="004B5D16">
        <w:rPr>
          <w:rFonts w:ascii="Times New Roman" w:hAnsi="Times New Roman"/>
          <w:color w:val="auto"/>
        </w:rPr>
        <w:t xml:space="preserve"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гимнастических упражнений.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8-9 классы. </w:t>
      </w:r>
      <w:r w:rsidRPr="004B5D16">
        <w:rPr>
          <w:rFonts w:ascii="Times New Roman" w:hAnsi="Times New Roman"/>
          <w:color w:val="auto"/>
        </w:rPr>
        <w:t xml:space="preserve">Значение гимнастических упражнений для развития координационных способностей. Страховка и самостраховка во время занятий. Техника безопасности во время занятий.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1.7. Легкоатлетические упражнения.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5-9 классы. </w:t>
      </w:r>
      <w:r w:rsidRPr="004B5D16">
        <w:rPr>
          <w:rFonts w:ascii="Times New Roman" w:hAnsi="Times New Roman"/>
          <w:color w:val="auto"/>
        </w:rPr>
        <w:t xml:space="preserve"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 xml:space="preserve">1.8. Кроссовая подготовка.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i/>
          <w:iCs/>
          <w:color w:val="auto"/>
        </w:rPr>
        <w:t xml:space="preserve">5-9 классы. </w:t>
      </w:r>
      <w:r w:rsidRPr="004B5D16">
        <w:rPr>
          <w:rFonts w:ascii="Times New Roman" w:hAnsi="Times New Roman"/>
          <w:color w:val="auto"/>
        </w:rPr>
        <w:t xml:space="preserve">Правила и организация проведения соревнований по кроссу. Техника безопасности при проведении соревнований и занятий. Помощь в судействе.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Рабочий план составлен с учетом следующих нормативных документов: Закон РФ «О физической культуре и спорте» от 29.04.1999 № 80-ФЗ;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Национальная доктрина образования в Российской Федерации. Постановление Правительства РФ от 4.10.2000 г. №751;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- Концепция модернизации российского образования на период до 2010 года. Распоряжение Правительства РФ от 30.08.2002 г. № 1507-р.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Базисный учебный план общеобразовательных учреждений Российской Федерации. Приказ МО РФ от 9.02.1998 г. №322; </w:t>
      </w:r>
    </w:p>
    <w:p w:rsidR="00B22F4E" w:rsidRPr="004B5D16" w:rsidRDefault="00B22F4E" w:rsidP="00AD6F4F">
      <w:pPr>
        <w:pStyle w:val="Default"/>
        <w:spacing w:after="17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- Обязательный минимум содержания основного общего образования. Приказ МО РФ от 19.05.1998 г. № 1236;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color w:val="auto"/>
        </w:rPr>
      </w:pPr>
      <w:r w:rsidRPr="004B5D16">
        <w:rPr>
          <w:rFonts w:ascii="Times New Roman" w:hAnsi="Times New Roman"/>
          <w:color w:val="auto"/>
        </w:rPr>
        <w:t xml:space="preserve">- 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 </w:t>
      </w:r>
    </w:p>
    <w:p w:rsidR="00B22F4E" w:rsidRPr="004B5D16" w:rsidRDefault="00B22F4E" w:rsidP="00AD6F4F">
      <w:pPr>
        <w:pStyle w:val="Default"/>
        <w:ind w:left="284" w:firstLine="425"/>
        <w:jc w:val="both"/>
        <w:rPr>
          <w:rFonts w:ascii="Times New Roman" w:hAnsi="Times New Roman"/>
          <w:b/>
          <w:bCs/>
          <w:color w:val="auto"/>
        </w:rPr>
      </w:pPr>
      <w:r w:rsidRPr="004B5D16">
        <w:rPr>
          <w:rFonts w:ascii="Times New Roman" w:hAnsi="Times New Roman"/>
          <w:b/>
          <w:bCs/>
          <w:color w:val="auto"/>
        </w:rPr>
        <w:t>О введении зачетов по физической культуре для учащихся выпускного класса 9  общеобразовательных школ РСФСР. Приказ МО РСФСР от 18.11.1985 г № 317.</w:t>
      </w:r>
    </w:p>
    <w:p w:rsidR="00B22F4E" w:rsidRPr="004B5D16" w:rsidRDefault="00B22F4E" w:rsidP="00BE135C">
      <w:pPr>
        <w:spacing w:line="240" w:lineRule="auto"/>
        <w:ind w:left="284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Pr="004B5D16" w:rsidRDefault="00B22F4E" w:rsidP="00BE135C">
      <w:pPr>
        <w:spacing w:line="240" w:lineRule="auto"/>
        <w:ind w:left="284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Учащиеся должны уметь демонстрировать: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2"/>
        <w:gridCol w:w="3461"/>
        <w:gridCol w:w="2084"/>
        <w:gridCol w:w="1859"/>
      </w:tblGrid>
      <w:tr w:rsidR="00B22F4E" w:rsidRPr="004B5D16">
        <w:trPr>
          <w:trHeight w:val="708"/>
        </w:trPr>
        <w:tc>
          <w:tcPr>
            <w:tcW w:w="2491" w:type="dxa"/>
          </w:tcPr>
          <w:p w:rsidR="00B22F4E" w:rsidRPr="004B5D16" w:rsidRDefault="00B22F4E" w:rsidP="00AD6F4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способности</w:t>
            </w:r>
          </w:p>
        </w:tc>
        <w:tc>
          <w:tcPr>
            <w:tcW w:w="4520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упражнения</w:t>
            </w:r>
          </w:p>
        </w:tc>
        <w:tc>
          <w:tcPr>
            <w:tcW w:w="1852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1703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B22F4E" w:rsidRPr="004B5D16">
        <w:trPr>
          <w:trHeight w:val="708"/>
        </w:trPr>
        <w:tc>
          <w:tcPr>
            <w:tcW w:w="2491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4520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60м с высокого старта с опорой на руку, с</w:t>
            </w:r>
          </w:p>
        </w:tc>
        <w:tc>
          <w:tcPr>
            <w:tcW w:w="1852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703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</w:tr>
      <w:tr w:rsidR="00B22F4E" w:rsidRPr="004B5D16">
        <w:trPr>
          <w:trHeight w:val="445"/>
        </w:trPr>
        <w:tc>
          <w:tcPr>
            <w:tcW w:w="2491" w:type="dxa"/>
            <w:vMerge w:val="restart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4520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852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03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B22F4E" w:rsidRPr="004B5D16">
        <w:trPr>
          <w:trHeight w:val="121"/>
        </w:trPr>
        <w:tc>
          <w:tcPr>
            <w:tcW w:w="2491" w:type="dxa"/>
            <w:vMerge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Лазание по канату на расстояние 6 м, с.</w:t>
            </w:r>
          </w:p>
        </w:tc>
        <w:tc>
          <w:tcPr>
            <w:tcW w:w="1852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3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2F4E" w:rsidRPr="004B5D16">
        <w:trPr>
          <w:trHeight w:val="121"/>
        </w:trPr>
        <w:tc>
          <w:tcPr>
            <w:tcW w:w="2491" w:type="dxa"/>
            <w:vMerge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лёжа на спине руки за головой, кол-во раз</w:t>
            </w:r>
          </w:p>
        </w:tc>
        <w:tc>
          <w:tcPr>
            <w:tcW w:w="1852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3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22F4E" w:rsidRPr="004B5D16">
        <w:trPr>
          <w:trHeight w:val="435"/>
        </w:trPr>
        <w:tc>
          <w:tcPr>
            <w:tcW w:w="2491" w:type="dxa"/>
          </w:tcPr>
          <w:p w:rsidR="00B22F4E" w:rsidRPr="004B5D16" w:rsidRDefault="00B22F4E" w:rsidP="00AD6F4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4520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2000м</w:t>
            </w:r>
          </w:p>
        </w:tc>
        <w:tc>
          <w:tcPr>
            <w:tcW w:w="1852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  <w:tc>
          <w:tcPr>
            <w:tcW w:w="1703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</w:tc>
      </w:tr>
      <w:tr w:rsidR="00B22F4E" w:rsidRPr="004B5D16">
        <w:trPr>
          <w:trHeight w:val="718"/>
        </w:trPr>
        <w:tc>
          <w:tcPr>
            <w:tcW w:w="2491" w:type="dxa"/>
            <w:vMerge w:val="restart"/>
          </w:tcPr>
          <w:p w:rsidR="00B22F4E" w:rsidRPr="004B5D16" w:rsidRDefault="00B22F4E" w:rsidP="00AD6F4F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 координации</w:t>
            </w:r>
          </w:p>
        </w:tc>
        <w:tc>
          <w:tcPr>
            <w:tcW w:w="4520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Последовательное выполнение пяти кувырков, с.</w:t>
            </w:r>
          </w:p>
        </w:tc>
        <w:tc>
          <w:tcPr>
            <w:tcW w:w="1852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  <w:tc>
          <w:tcPr>
            <w:tcW w:w="1703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</w:p>
        </w:tc>
      </w:tr>
      <w:tr w:rsidR="00B22F4E" w:rsidRPr="004B5D16">
        <w:trPr>
          <w:trHeight w:val="121"/>
        </w:trPr>
        <w:tc>
          <w:tcPr>
            <w:tcW w:w="2491" w:type="dxa"/>
            <w:vMerge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0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Броски малого мяча в стандартную мишень, м.</w:t>
            </w:r>
          </w:p>
        </w:tc>
        <w:tc>
          <w:tcPr>
            <w:tcW w:w="1852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  <w:tc>
          <w:tcPr>
            <w:tcW w:w="1703" w:type="dxa"/>
          </w:tcPr>
          <w:p w:rsidR="00B22F4E" w:rsidRPr="004B5D16" w:rsidRDefault="00B22F4E" w:rsidP="00AD6F4F">
            <w:pPr>
              <w:spacing w:after="0" w:line="240" w:lineRule="auto"/>
              <w:ind w:left="284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</w:tr>
    </w:tbl>
    <w:p w:rsidR="00B22F4E" w:rsidRPr="004B5D16" w:rsidRDefault="00B22F4E" w:rsidP="00B9108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B22F4E" w:rsidRPr="004B5D16" w:rsidSect="0069736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B22F4E" w:rsidRDefault="00B22F4E" w:rsidP="00B9108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22F4E" w:rsidRDefault="00B22F4E" w:rsidP="008B349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Тематическое планирование 9 класс</w:t>
      </w:r>
    </w:p>
    <w:tbl>
      <w:tblPr>
        <w:tblW w:w="1570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2268"/>
        <w:gridCol w:w="851"/>
        <w:gridCol w:w="2551"/>
        <w:gridCol w:w="2268"/>
        <w:gridCol w:w="4536"/>
        <w:gridCol w:w="2410"/>
      </w:tblGrid>
      <w:tr w:rsidR="00B22F4E" w:rsidRPr="004B5D16">
        <w:tc>
          <w:tcPr>
            <w:tcW w:w="817" w:type="dxa"/>
            <w:vMerge w:val="restart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раздела, тема  урока</w:t>
            </w:r>
          </w:p>
        </w:tc>
        <w:tc>
          <w:tcPr>
            <w:tcW w:w="851" w:type="dxa"/>
            <w:vMerge w:val="restart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 часов</w:t>
            </w:r>
          </w:p>
        </w:tc>
        <w:tc>
          <w:tcPr>
            <w:tcW w:w="2551" w:type="dxa"/>
            <w:vMerge w:val="restart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  материала</w:t>
            </w:r>
          </w:p>
        </w:tc>
        <w:tc>
          <w:tcPr>
            <w:tcW w:w="9214" w:type="dxa"/>
            <w:gridSpan w:val="3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 результаты</w:t>
            </w:r>
          </w:p>
        </w:tc>
      </w:tr>
      <w:tr w:rsidR="00B22F4E" w:rsidRPr="004B5D16">
        <w:tc>
          <w:tcPr>
            <w:tcW w:w="817" w:type="dxa"/>
            <w:vMerge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 атлетика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F4E" w:rsidRPr="004B5D16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Вводный  инструктаж по  правилам технике безопасности  на уроках  физической  культуры. Первичный  инструктаж на  рабочем месте.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Правила поведения. Техника безопасности на уроках физической культуры. Беседа о двигательных качествах и их развитие. Комплекс упражнений.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Знать  требования инструкций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давать оценку погодным условиям и подготовке к уроку на открытых площадках и   в  зале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осуществлять взаимный контроль и оказывать в сотрудничестве необходимую взаимопомощь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Внутренняя позиции школьника на основе положительного отношения к школе.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</w:tcBorders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Низкий старт.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Совершенствования техники низкого старта, стартовый разгон. Бег 30м., прыжки с места. Бег до 4 км.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пробегать дистанцию с низкого старта, владеть техникой прыжка с места..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Организовывать   совместные  занятия   физическими  упражнениями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ловкость скоростно-силовые к  качества.  Оценивать свои физические качества.</w:t>
            </w:r>
          </w:p>
        </w:tc>
      </w:tr>
      <w:tr w:rsidR="00B22F4E" w:rsidRPr="004B5D16">
        <w:tc>
          <w:tcPr>
            <w:tcW w:w="817" w:type="dxa"/>
            <w:tcBorders>
              <w:bottom w:val="single" w:sz="4" w:space="0" w:color="auto"/>
            </w:tcBorders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Высокий старт.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30м. (у), бег по дистанции 70-80м, финиширование, кроссовая  подготовка.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пробегать 30м, с низкого старта с максимальной скоростью.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задач                         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Освоение   комплекса, описывать  технику   выполнения   комплекса, составлять  комплексы   из числа  разученных  упражнений</w:t>
            </w:r>
          </w:p>
        </w:tc>
      </w:tr>
      <w:tr w:rsidR="00B22F4E" w:rsidRPr="004B5D16">
        <w:tc>
          <w:tcPr>
            <w:tcW w:w="817" w:type="dxa"/>
            <w:tcBorders>
              <w:bottom w:val="single" w:sz="4" w:space="0" w:color="auto"/>
            </w:tcBorders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Прыжки с места (у), метание малого мяча, челночный бег 3*10м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прыгать в длину с места, метать малого мяча на дальность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Организовывать   совместные  занятия   физическими  упражнениями. Проявлять  качества быстроты   и   силы</w:t>
            </w:r>
          </w:p>
        </w:tc>
      </w:tr>
      <w:tr w:rsidR="00B22F4E" w:rsidRPr="004B5D16">
        <w:tc>
          <w:tcPr>
            <w:tcW w:w="817" w:type="dxa"/>
            <w:tcBorders>
              <w:bottom w:val="single" w:sz="4" w:space="0" w:color="auto"/>
            </w:tcBorders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Челночный бег.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Челночный бег 3*10 м. (у), метание малого мяча, бег 60м.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  пробегать короткие дистанции. с низкого старта.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Организовывать   совместные  занятия   физическими  упражнениями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качества быстроты   и   силы.</w:t>
            </w:r>
          </w:p>
        </w:tc>
      </w:tr>
      <w:tr w:rsidR="00B22F4E" w:rsidRPr="004B5D16">
        <w:tc>
          <w:tcPr>
            <w:tcW w:w="817" w:type="dxa"/>
            <w:tcBorders>
              <w:bottom w:val="single" w:sz="4" w:space="0" w:color="auto"/>
            </w:tcBorders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на результат 60м.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60м. (у), метание малого мяча, прыжки в длину с разбега.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 специальные беговые  упражнения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К:ставить вопросы, обращаться за помощью;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Овладеть   техникой  беговых  упражнений</w:t>
            </w:r>
          </w:p>
        </w:tc>
      </w:tr>
      <w:tr w:rsidR="00B22F4E" w:rsidRPr="004B5D16">
        <w:tc>
          <w:tcPr>
            <w:tcW w:w="817" w:type="dxa"/>
            <w:tcBorders>
              <w:top w:val="single" w:sz="4" w:space="0" w:color="auto"/>
            </w:tcBorders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на дальность с места,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Метание малого мяча. (у), прыжки в длину с разбега.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Умение метать на дальность с разбега.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соответствии с поставленной задачей и условиями ее реализации.П: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подвижными и спортивными играми.К: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 технику   метания малого мяча.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Прыжок в длину с 9-10 шагов разбега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Прыжки в длину с разбега, бег 100м., полоса препятствий.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прыгать в длину с 9 – 10 шагов разбега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выделять и формулировать познавательную цель.К: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Усвоить  прыжок в длину с разбега.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Прыжки в высоту способом «ножницы».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Низкий старт. Бег 30м. (у). Ускорение до 70-80м., Прыжки в высоту способом «ножницы».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прыжок в высоту.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Усвоить  прыжок в высоту.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на 2000 м.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2000м. (у).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бежать в равномерном темпе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формулировать и удерживать учебную задачу.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контролировать и оценивать процесс и результат деятельности.К: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 технику  бега  на   выносливость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Прыжки на скакалке.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Прыжки через к скакалку, броски набивание мяча.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прыгать на время.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включать беговые упражнения в различные формы занятий физической культурой.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демонстрировать выполнение передачи эстафетной палочки.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бега на выносливость по дистанции.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 технику  прыжка на скакалке и технику броска набивного мяча.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Прыжки в высоту способом «ножницы».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Прыжки в высоту способом «ножницы», кросс 500 (д), 1000 (м).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пробегать дистанцию 1000м.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включать беговые упражнения в различные формы занятий физической культурой.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  бег  на   средние  дистанции на  развитие   выносливости.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бега на выносливость по дистанции.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 минутный бег.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до 6 мин. (у). игра по желанию уч-ся.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организовать игру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 технику   бега.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Ходьба и бег.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Беседа о правилах безопасности на уроках по баскетболу. Игра в футбол (м), волейбол (д).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Знать правила игры в волейбол, футбол.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  технику   прыжка и   осваивать ее   самостоятельно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в равномерном темпе.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в равномерном темпе до 15 мин, эстафета 4 \ 100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бежать в равномерном темпе.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Усвоить  бег в равномерном темпе.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Бросок  набивного мяча на дальность двумя руками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ОРУ. Броски  набивного  мяча на  дальность   из-за  головы, снизу, вперед-вверх.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бросать набивной мяч из-за головы, снизу, вперед-вверх.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ставить новые задачи в сотрудничестве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 учителем.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применять упражнения  с  набивным   мяча для развития физических качеств,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контролировать и оценивать процесс в ходе выполнения упражнений.К: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планирование учебного сотрудничества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задавать вопросы, обращаться за помощью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 технику   метания  набивного  мяча   и  осваивать  самостоятельно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Тестирование  физических  качеств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(«Президентские   состязания»)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ОРУ.  Прыжки   в  длину   с   места, наклон  туловища   из  положения   сидя на  результат.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 демонстрировать  двигательные  способности  прыгучесть,   гибкость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целей. Оценивать свои физические качества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Тестирование  физических  качеств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(«Президентские   состязания»)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ОРУ. Подтягивание  на  перекладине (мальчики), сгибание-выпрямление  рук   в   упоре  лежа (девочки),  челночный  бег  3х10м на  результат.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 демонстрировать двигательные  способности: силовую  выносливость,  координацию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целей. Проявлять  трудолюбие   и   упорство  в  достижении  своих   целей. Оценивать свои физические качества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Тестирование  физических  качеств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(«Президентские   состязания»)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ОРУ в движении. СБУ. Челночный  бег  3х10м на  результат.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 демонстрировать двигательные  способности: выносливость,  координацию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целей. Проявлять  трудолюбие   и   упорство  в  достижении  своих   целей. Оценивать свои физические качества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Тестирование  физических  качеств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(«Президентские   состязания»)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ОРУ. СБУ. Ускорения  2х30м. 60  м   на  результат. 1000м  на  результат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 демонстрировать двигательные  способности: скорость, выносливость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включать беговые упражнения в различные формы занятий физической культурой.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бега на выносливость по дистанции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целей. Оценивать свои физические качества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Гимнастика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Значение  гимнастических упражнений.  Строевые упражнения. Первая  помощь во время занятий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Беседа о значении гимнастических упражнений для развития координационных способностей. Страховка и помощь во время занятий. Упражнения для самостоятельной тренировки, элементы аэробики.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Знать теоретический  материал. Уметь  выполнять  строевые  упражнения. Уметь  оказать  помощь во время занятий 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выделять и формулировать познавательную цель.К: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собеседника, формулировать свои затруднения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Выполнять строевые   упражнения. Оказать  помощь во время занятий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Строевые упражнения, лазание, прикладные упражнения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Выполнение команды «Прямо!». ОРУ. Лазание по канату.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строевые команды, лазать по канату.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применять установленные правила в планировании способа решения.П: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планирование учебного сотрудничества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слушать собеседника, задавать вопросы; использовать речь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Выполнять строевые   упражнения. Оценивать свои физические качества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ОРУ. Акробатические упражнения, упражнения на бревне (д), лазание по канату (м).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акробатические упражнения, лазать по канату.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Р.: формулировать и удерживать учебную задачу;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применять установленные правила в планировании способа решения.П: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задач.</w:t>
            </w:r>
          </w:p>
          <w:p w:rsidR="00B22F4E" w:rsidRPr="004B5D16" w:rsidRDefault="00B22F4E" w:rsidP="00AD6F4F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планирование учебного сотрудничества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слушать собеседника, задавать вопросы; использовать речь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Освоить   комплекс ОРУ, и   помощь  в   подготовке   мест  занятий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Акробатические соединения, упр. в развитии равновесия. Лазание по канату без помощи ног.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акробатические упражнения, лазать по канату.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дополнения и изменения в план действия.П: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знаково-символические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Освоить  лазание по канату,  овладеть  правилами  ТБ и   страховки  во  время  выполнения   упражнений.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Строевые упражнения,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Строевая подготовка, акробатические соединения, комбинация на бревне.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Уметь  выполнять строевые упражнения 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дополнения и изменения в план действия.П: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знаково-символические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Составление простейших комбинаций.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Совершенствование акробатических соединений.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ОРУ. Прыжки через скакалку. Совершенствование акробатических соединений. Упражнения на бревне (д), лазание по канату без помощи ног (м).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на бревне, лазанье по канату.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дополнения и изменения в план действия.П: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знаково-символические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Освоить  упражнения на бревне и лазание по канату.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Прыжок ноги врозь Лазание по канату (у). Лазание по канату (у), упражнения на бревне (у).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в равновесии.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дополнения и изменения в план действия.П: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знаково-символические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Освоить  прыжок ноги врозь.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Акробатика.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ОРУ на гимнастической скамейке, упражнения на перекладине (м), на брусьях (д), силовая подготовка.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на брусьях, перекладине.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дополнения и изменения в план действия.П: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знаково-символические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знаково-символические средства, в том числе модели и схемы, для решения задач.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определять цели, функции участников, способы взаимодействия; координировать и принимать различные позиции во взаимодействии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Освоить   акробатическую  комбинацию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2.29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Акробатика.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Упражнения на брусьях, перекладине, акробатическое соединение (у).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выполнить акробатические соединения (6-8)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и товарищей, родителей и других людей по исправлению допущенных ошибок.П: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Освоить   комплекс упражнений. Использовать  разученные  упражнения   в   самостоятельных занятиях физическими  упражнениями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2.30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Опорный прыжок, упражнение на брусьях (у), силовая подготовка.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комплекс упражнения на брусьях.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устанавливать соответствие полученного результата поставленной цели.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собеседника; формулировать собственное мнение и задавать вопросы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Освоить   опорный   прыжок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2.31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Круговая тренировка, подтягивание, гибкость.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 демонстрировать  координационные  способности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прогнозирование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предвидеть возможности получения конкретного результата при решении задачи.П: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информационные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получать и обрабатывать информацию;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и формулировать проблемы.К: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качества  гибкости, силы, освоить   комплекс. Использовать  разученные  упражнения   в   самостоятельных занятиях физическими  упражнениями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2.32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Комбинации упражнений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 гантелями, набивными мячами.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Упражнения с гантелями, набивными мячами, прыжки через скакалку, опорный прыжок.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грузом на плечах.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оценка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устанавливать соответствие полученного результата поставленной цели.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взаимодейст-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собеседника; формулировать собственное мнение и задавать вопросы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качества  гибкости, силы, освоить   комплекс. Использовать  разученные  упражнения   в   самостоятельных занятиях физическими  упражнениями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2.33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Полоса препятствий.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Опорный прыжок (у), полоса препятствий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владеть ситуацией.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позицию;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свои затруднения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качества  гибкости, силы, освоить   комплекс. Использовать  разученные  упражнения   в   самостоятельных занятиях физическими  упражнениями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2.34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гимнастической скамейкой.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гимнастической скамейкой. Эстафета с использованием гимнастического инвентаря.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гимнастическим инвентарём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саморегуляция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стабилизировать эмоциональное состояние для решения различных задач.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создавать фон деятельности для решения проблем или ситуаций различного характера.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формировать собственное мнение и позицию.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скоростно-силовые  и координационные   качества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2.35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Круговая тренировка, прыжки через скакалку за 25.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прыжки на скорость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адекватно воспринимать предложения учителей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и товарищей, родителей и других людей по исправлению допущенных ошибок.П: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создавать алгоритмы деятельности при решении проблем различного характера.К: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слушать собеседника, задавать вопросы, строить монологическое высказывание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скоростно-силовые  и координационные   качества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2.36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Эстафета с использованием спортивного инвентаря.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Эстафета с использованием спортивного инвентаря, итоги занятий по гимнастике.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гимнастическим инвентарём.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коррекция –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ориентироваться в разнообразии способов решения задач; узнавать, называть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позицию;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свои затруднения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качества   силы  и  гибкости. Описывать  технику   выполняемых  упражнений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Баскетбол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3.37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Передача мяча  на месте.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Повторение различных передач мяча и обучение броску после ведения. Комбинации в парах. Штрафной бросок. Игра в стритбол.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Владение б/мячом в парах.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баскетболом.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качества  ловкости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3.38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Бросок мяча от плеча после ведения.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броска по кольцу. Передача в парах в движении. Эстафета с ведением, передачей, броску в кольцо.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передавать мяч в парах в движении.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ведения, ловли и передачи 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3.39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Штрафной бросок.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Штрафной бросок. Передача в парах, тройках в движении. Игра в б/б 3*3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штрафной бросок.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выполнять правила игры.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3.40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Передача мяча в движении.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Передача мяча в движении после ведения в парах  (у). Повороты на месте после ведения мяча. Учебная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играть по упрощённым правилам.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выполнять правила игры.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3.41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Передача мяча.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Передача мяча различными способами с пассивным сопротивлением защитника. Броски с места, в движении с различных точек.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играть, применять в игре тех, приёмы.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выполнять правила игры.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3.42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Учебная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Оценивать  игровую ситуацию  и значение партнера.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3.43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Перемещения в стойке с изменением направления, скорости.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Техника ведения мяча в различных стойках на месте, в движение с изменением направления, скорости. Жонглирование мячом.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Владеть  мячом в движении.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3.44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Нападение быстрым прорывом.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Нападение быстрым прорывом (3:2), прессинг, действие защиты в своей зоне. Игра по правилам мини-баскетбола.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Владеть техникой игры.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баскетбол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 выявляя и   исправляя  типичные  ошибки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Совершенствования техники зашиты.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Взаимодействия 2-х игроков в нападении защите через заслон.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Владеть техникой игры.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3.46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Комбинация из основных элементов: ловля, передача, ведение.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Жонглирование мячом. Комбинации из освоенных элементов. ловля, передача, ведение.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Освоить комбинации игры в баскетбол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3.47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Техника перемещений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Техника перемещений и владения мячом. Нападение быстрым прорывом.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функции судьи.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3.48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Комбинация из основных элементов: ловля, передача, ведение.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Жонглирование мячом. Комбинации из освоенных элементов. ловля, передача, ведение.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Освоить комбинации игры в баскетбол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баскетбол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3.49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Судейство.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 Судейство.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3.50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Штрафной бросок.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Штрафной бросок (у). Броски по точкам.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Выполнять штрафной бросок.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3.51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Техника перемещений.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Техника перемещений и владения мячом. Нападение быстрым прорывом.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функции судьи.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баскетбол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приемов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3.52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Комбинации из основанных  элементов.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Комбинации из основанных  элементов баскетбола. Игра в б/б.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Судейство.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3.53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Игровой урок. Итоги,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владеть игровой ситуацией.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 выявляя и исправляя  типичные  ошибки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3.54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Игровой урок. Итоги, игра в баскетбол.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владеть игровой ситуацией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игровые действия баскетбола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 выявляя и исправляя  типичные  ошибки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4.55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Терминология игры волейбол.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 волейбола. Правила игры. Стойка, перемещения. Передачи, приёмы, нижняя подача.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Знать правила игры.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организовывать места  занятий, выполнять и обеспечивать правила  ТБ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действий и приемов волейбола.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4.56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Варианты техники передачи мяча.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Передача в паре, тройках на месте с перемещением. Нижняя подача. Игра 3*3 на 0,5 зала.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владеть мячом в парах.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выполнять правила игры.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действий и приемов волейбола.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4.57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 техники игры в волейбол.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Совершенствование изученных элементов игры в волейбол. Верхняя подача в паре (у). Игра в волейбол.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Владеть верхней подачей.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действий и приемов волейбола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4.58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  техники игры в волейбол.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Чередование приёмов мяча, передач, нападающий удар. Игра в волейбол.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наподдающий удар.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партнеру.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Организовывать совместные занятия волейболом со сверстниками.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4.59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Варианты техники приёма и передачи мяча.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Приёмы снизу в паре (у). Верхняя подача мяча, приём снизу. Игра в волейбол.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играть по упрощенным правилам.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Организовывать совместные занятия волейболом со сверстниками.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4.60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Варианты подач мяча.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Верхняя подача, приём снизу, передача в зону 3- 2, 3-4, нападающий удар.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Применять технические приёмы.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4.61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Нижняя подача.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Нижняя подача (у). Совершенствовать приёмы мяча, передачи. Игра в волейбол.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играть в волейбол с применением изученных элементов.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4.62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Верхняя подача.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Верхняя подача, приёмы, игра в зоны 3-2, 3-4. Отбивание кулаком через сетку. Игра в волейбол.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4.63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Отбивание кулаком.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Верхняя, нижняя передача, стоя спиной к партнёру, отбивание кулаком. Нападающий удар, блок.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Уметь  выполнять верхнюю, нижнюю передачу.   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4.64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  техники игры в волейбол.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Чередование приёмов мяча, передач, нападающий удар. Игра в волейбол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наподдающий удар.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4.65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Комбинация из освоенных элементов  техники игры в волейбол.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Чередование приёмов мяча, передач, нападающий удар. Игра в волейбол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наподдающий удар.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4.66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Прием мяча у сетки. Комбинация из освоенных элементов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Прием мяча у сетки. Подача мяча через сетку (3-6 м). Прямой нападающий удар после подбрасывания мяча. Комбинация из освоенных элементов.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играть в волейбол с применением изученных элементов.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4.67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Отбивание кулаком.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Верхняя, нижняя передача, стоя спиной к партнёру, отбивание кулаком. Нападающий удар, блок.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Уметь  выполнять верхнюю, нижнюю передачу.   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игровых действий и приемов волейбола.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4.68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Верхняя подача.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Верхняя подача, приёмы, игра в зоны 3-2, 3-4. Отбивание кулаком через сетку. Игра в волейбол.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игровых действий и приемов самостоятельно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4.69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Задание с ограниченным числом игроков. Двусторонняя игра.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приема мяча после подачи. Задание с ограниченным числом игроков. Двусторонняя игра.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 демонстрировать двигательные способности и технику изученных элементов игры в   волейбол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Осуществлять судейство игры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4.70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Жесты судьи.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Жесты судьи. Учебно- тренировочная игра.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Умение судить по упрощённым правилам.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использовать игру волейбол 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Осуществлять судейство игры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4.71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Варианты нападающего удара через сетку.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Жесты судьи. Нападающий удар, блок. Игра.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Умение судить по упрощённым правилам.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Осуществлять судейство игры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4.72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 волейбола.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Игровой урок. Итоги уроков по волейболу.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Умение судить по упрощённым правилам.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уважительно относиться к сопернику и управлять своими эмоциями.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технический действий волейбола.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Осуществлять судейство игры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Лыжная  подготовка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5.73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Значение занятий лыжным спортом для поддержания работоспособности.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 по лыжной подготовке. Оказание помощи при обморожении. Значение занятий лыжным спортом для здоровья человека. Совершенствование техники попеременного двухшажного лыжного хода, бесшажного хода.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Знать технику безопасности ,  значение занятий лыжным спортом для здоровья.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П.: давать оценку погодным условиям и подготовке к уроку на свежем воздухе. 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осуществлять взаимный контроль и оказывать в сотрудничестве необходимую взаимопомощь.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Внутренняя позиции школьника на основе положительного отношения к школе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5.74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Подъемы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«полуёлочкой»,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«елочкой».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Повторение подъемов Одновременный «полуёлочкой», «елочкой». одношажный ход (стартовый вариант). Прохождение дистанции 2 км.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подъёмы.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5.75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Торможение «плугом», упором.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Торможение «плугом», упором. Одновременный одношажный, бесшажньий ход. Дистанция 2 км.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торможение.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способы передвижения на лыжах в зависимости от особенностей лыжной трассы.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5.76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Коньковый ход.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Коньковый ход, совершенствование одновременного одношажного хода, бесшажного хода. Уход с лыжни в движении. Эстафета «Кто быстрее?».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уходить с лыжни в движении.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лыжах, самостоятельно выявляя и устраняя типичные ошибки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5.77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Коньковый ход,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Коньковый ход. Торможение и поворот «плугом». Дистанция З км.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применять на дистанции изученные ходы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лыжах, самостоятельно выявляя и устраняя типичные ошибки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5.78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Коньковый ход.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Коньковый ход. Прохождение дистанции до 4 км.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применять на дистанции изученные ходы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Осваивать технику передвижения на лыжах самостоятельно.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5.79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Подъемы и спуски.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Подъем в гору скользящим шагом. Спуски. Торможение «плугом» и поворот упором. Игра «Гонки с выбыванием»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применять на дистанции изученные ходы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моделировать способы передвижения на лыжах в зависимости от особенностей лыжной трассы.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Соблюдать правила безопасности.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5.80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2 км (д), 3км (м).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Дистанция 2 км (д), 3км (м) на результат. Спуски с горы, подъемы.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пройти дистанцию с макс/скоростью.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лыжах, самостоятельно выявляя и устраняя типичные ошибки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5.81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2 км (д), 3км (м).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Коньковый ход (У). Прохождение дистанции 4,5 км.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пройти дистанцию с применением изученных ходов.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5.82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Одновременный одношажный ход.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Одновременный одношажный ход (У). Эстафеты.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показать и объяснить одношажный ход.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5.83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4,5км, переходы с одного хода на другой.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Владеть техникой.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передвижения на лыжах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5.84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переступанием, на месте махом.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Торможение и поворот «плугом» (У). игра «Биатлон», «Гонки с выбыванием».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Владеть техникой.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5.85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переступанием, на месте махом.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Уход с лыжни в движении, поворот переступанием в движении (У), прохождение дистанции 3км.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повороты переступанием.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Описывать технику попеременного двухшажного хода, одновременного бесшажного хода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5.86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Переход с хода на ход в зависимости от дистанции.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Переход с попеременных ходов на одновременные. Преодоление бугров и впадин при спуске с горы. Дистанция 2-3 км.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5.87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переступанием, на месте махом.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Поворот на месте махом. Игра «день и ночь». Эстафеты с прохождением в ворота.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5.88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дистанции4,5км.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4,5км, используя изученные ходы (У).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преодолевать препятствия.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5.89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</w:t>
            </w:r>
          </w:p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Лыжные гонки – 1,5 км. Повторение поворотов, торможений.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подъемы и спуски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5.90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Виды лыжного спорта.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Теория. Виды лыжного спорта. Применение лыжных мазей. Подъемы, спуски с горы. Игра «Гонки с выбыванием».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передвигаться на лыжах.</w:t>
            </w:r>
          </w:p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5.91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4,5км.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3-4,5км (У). Итоги занятий по лыжной подготовке.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передвигаться на лыжах.</w:t>
            </w:r>
          </w:p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5.92 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Виды лыжного спорта.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Теория. Виды лыжного спорта. Применение лыжных мазей. Подъемы, спуски с горы. Игра «Гонки с выбыванием».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передвигаться на лыжах.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применять правила подбора одежды для занятий по лыжной подготовке.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контролировать физическую нагрузку по частоте сердечных сокращений.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 процессе совместного освоения техники передвижения на лыжах.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5.93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4,5км.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3-4,5км (У). Итоги занятий по лыжной подготовке.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передвигаться на лыжах.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Р.:  использовать передвижение на лыжах в организации активного отдыха.</w:t>
            </w:r>
          </w:p>
          <w:p w:rsidR="00B22F4E" w:rsidRPr="004B5D16" w:rsidRDefault="00B22F4E" w:rsidP="00AD6F4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П.: применять передвижения на лыжах для развития физических качеств.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К.: взаимодействовать со сверстниками в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Плавание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6.94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воде. Личная и общественная гигиена. Техника безопасности на уроках по плаванию. Вредные привычки. Их влияние на организм человека.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воде. Личная и общественная гигиена. Техника безопасности на уроках по плаванию. Вредные привычки. Их влияние на организм человека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Знать о правилах поведения на воде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ставить новые задачи в сотрудничестве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учителем. 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контролировать и оценивать процесс в ходе выполнения упражнений.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планирование учебного сотрудничества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задавать вопросы, обращаться за помощью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уроках по плаванию.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6.95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 для совершенствования кроля на груди, спине.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 для совершенствования кроля на груди, спине. Техника безопасности на занятиях плаванием, правила поведения в бассейне, гигиенические основы Упражнения на совершенствование технических движений рук, ног, туловища.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специальные упражнения для совершенствования кроля на груди.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Р.: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ставить новые задачи в сотрудничестве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учителем. 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контролировать и оценивать процесс в ходе выполнения упражнений.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планирование учебного сотрудничества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задавать вопросы, обращаться за помощью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Овладевать  специальными плавательными упражнениями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6.96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Специальные плавательные упражнения.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Комплексы ОРУ и специальных упражнений для плавания на суше. Влияние занятий плавания на развитие выносливости, координационных способностей. Специальные плавательные упражнения. Проплыв отрезков 25-50 м по 2 раза.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проплывать 25-50 м в равномерном темпе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использовать общие приемы решения поставленных задач                         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 специальными плавательными упражнениями 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6.97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 в воде: задержка дыхания, выдох вводу, лежание на воде, погружения и всплывания, работа ног у бортика.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задержку дыхания, выдох вводу, лежание на воде, погружения и всплывания, работа ног у бортика. 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выделять и формулировать познавательную цель.К: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Описывают  технику   упражнений, осваивать  ее  самостоятельно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6.98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Старты. Повороты. Специальные плавательные упражнения.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Способ плавания - кроль на груди Способ плавания - кроль на спине Способ плавания – брасс. Старты. Повороты. Специальные плавательные упражнения. 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специальные плавательные упражнения. 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Описывают  технику   упражнений, осваивать  ее  самостоятельно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6.99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Правила соревнований и определение победителя.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Правила соревнований и определение победителя. Старт при плавании на спине.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выполнять старт при плавании на спине.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выделять и формулировать познавательную цель.К: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Описывают  технику   упражнений.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6.100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Самоконтроль. Упражнения по совершенствованию техники плавания и развитие двигательных способностей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Самоконтроль. Упражнения по совершенствованию техники плавания и развитие двигательных способностей. Плавание отрезков на время (25 и 50 метров способом кроль на груди, на спине, брасс).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проплывать отрезки на время (25 и 50 метровспособом кроль на груди, на спине, брасс).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целеполагание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формулировать и удерживать учебную задачу.П: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контролировать и оценивать процесс и результат деятельности.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взаимодействие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формулировать собственное мнение и позицию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Описывают  технику   упражнений, осваивать  ее  самостоятельно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6.101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Упражнения по совершенствованию техники плавания.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по совершенствованию техники плавания. Повороты при плавании на груди и на спине. 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повороты при плавании на груди и на спине. 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выделять и формулировать познавательную цель.К: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Описывают  технику   упражнений, осваивать  ее  самостоятельно. выявлять и устранять характерные  ошибки в   процессе   усвоения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6.102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Помощь в подготовке места проведения занятий, инвентаря, в организации проведении соревнований.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Помощь в подготовке места проведения занятий, инвентаря, в организации проведении соревнований. Плавание на выносливость.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плавать на выносливость.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Описывают  технику   упражнений, осваивать  ее  самостоятельно. выявлять и устранять характерные  ошибки в   процессе   усвоения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6.103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Правила соревнований. Правила судейства.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Правила соревнований. Правила судейства. Толкание и буксировка плывущего предмета.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толкать и буксировать плывущий предмет.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Описывают  технику   упражнений самостоятельно, выявлять и устранять характерные  ошибки в   процессе   усвоения.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6.104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плавания кроля на груди, спине, брасса. Самоконтроль.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техники плавания кроля на груди, спине, брасса. Самоконтроль. Подводное плавание. 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Уметь плавать изученными способами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самостоятельно выделять и формулировать познавательную цель.К: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инициативное сотрудничество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Описывают  технику   упражнений самостоятельно, выявлять и устранять характерные  ошибки в   процессе   усвоения</w:t>
            </w:r>
          </w:p>
        </w:tc>
      </w:tr>
      <w:tr w:rsidR="00B22F4E" w:rsidRPr="004B5D16">
        <w:tc>
          <w:tcPr>
            <w:tcW w:w="817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6.105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плавания</w:t>
            </w:r>
          </w:p>
        </w:tc>
        <w:tc>
          <w:tcPr>
            <w:tcW w:w="8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плавания. Комплексное плавание 4x25м. Итоги занятий</w:t>
            </w:r>
          </w:p>
        </w:tc>
        <w:tc>
          <w:tcPr>
            <w:tcW w:w="2268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проплывать комплексное плавание 4x25м. </w:t>
            </w:r>
          </w:p>
        </w:tc>
        <w:tc>
          <w:tcPr>
            <w:tcW w:w="4536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контроль и самоконтроль 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сличать способ действия и его результат с заданным эталоном с целью обнаружения отклонений и отличий от эталона.П: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общеучебные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выбирать наиболее эффективные способы решения задач.К: </w:t>
            </w:r>
            <w:r w:rsidRPr="004B5D1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планирование учебного сотрудничества</w:t>
            </w:r>
            <w:r w:rsidRPr="004B5D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задавать вопросы, обращаться за помощью; определять общую цель и пути ее достижения</w:t>
            </w:r>
          </w:p>
        </w:tc>
        <w:tc>
          <w:tcPr>
            <w:tcW w:w="2410" w:type="dxa"/>
          </w:tcPr>
          <w:p w:rsidR="00B22F4E" w:rsidRPr="004B5D16" w:rsidRDefault="00B22F4E" w:rsidP="00AD6F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Проявлять  трудолюбие   и   упорство  в  достижении  своих   целей</w:t>
            </w:r>
          </w:p>
        </w:tc>
      </w:tr>
    </w:tbl>
    <w:p w:rsidR="00B22F4E" w:rsidRPr="008B3499" w:rsidRDefault="00B22F4E" w:rsidP="008B349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22F4E" w:rsidRDefault="00B22F4E" w:rsidP="00432414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Default="00B22F4E" w:rsidP="00432414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F4E" w:rsidRDefault="00B22F4E" w:rsidP="00432414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22F4E" w:rsidSect="008B3499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B22F4E" w:rsidRPr="004B5D16" w:rsidRDefault="00B22F4E" w:rsidP="00AD6F4F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Требования к зачету:</w:t>
      </w:r>
    </w:p>
    <w:p w:rsidR="00B22F4E" w:rsidRPr="004B5D16" w:rsidRDefault="00B22F4E" w:rsidP="00AD6F4F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B22F4E" w:rsidRPr="004B5D16" w:rsidRDefault="00B22F4E" w:rsidP="00AD6F4F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63"/>
        <w:gridCol w:w="2692"/>
        <w:gridCol w:w="2916"/>
      </w:tblGrid>
      <w:tr w:rsidR="00B22F4E" w:rsidRPr="004B5D16">
        <w:trPr>
          <w:jc w:val="center"/>
        </w:trPr>
        <w:tc>
          <w:tcPr>
            <w:tcW w:w="581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Тесты физического развития</w:t>
            </w:r>
          </w:p>
        </w:tc>
        <w:tc>
          <w:tcPr>
            <w:tcW w:w="3747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433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B22F4E" w:rsidRPr="004B5D16">
        <w:trPr>
          <w:jc w:val="center"/>
        </w:trPr>
        <w:tc>
          <w:tcPr>
            <w:tcW w:w="581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на 30 м с высокого старта</w:t>
            </w:r>
          </w:p>
        </w:tc>
        <w:tc>
          <w:tcPr>
            <w:tcW w:w="3747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4,8 с</w:t>
            </w:r>
          </w:p>
        </w:tc>
        <w:tc>
          <w:tcPr>
            <w:tcW w:w="433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5,0 с</w:t>
            </w:r>
          </w:p>
        </w:tc>
      </w:tr>
      <w:tr w:rsidR="00B22F4E" w:rsidRPr="004B5D16">
        <w:trPr>
          <w:jc w:val="center"/>
        </w:trPr>
        <w:tc>
          <w:tcPr>
            <w:tcW w:w="581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на 60 м с высокого старта</w:t>
            </w:r>
          </w:p>
        </w:tc>
        <w:tc>
          <w:tcPr>
            <w:tcW w:w="3747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9,0 с</w:t>
            </w:r>
          </w:p>
        </w:tc>
        <w:tc>
          <w:tcPr>
            <w:tcW w:w="433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9,7 с</w:t>
            </w:r>
          </w:p>
        </w:tc>
      </w:tr>
      <w:tr w:rsidR="00B22F4E" w:rsidRPr="004B5D16">
        <w:trPr>
          <w:jc w:val="center"/>
        </w:trPr>
        <w:tc>
          <w:tcPr>
            <w:tcW w:w="581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1000 м</w:t>
            </w:r>
          </w:p>
        </w:tc>
        <w:tc>
          <w:tcPr>
            <w:tcW w:w="3747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 мин 15с</w:t>
            </w:r>
          </w:p>
        </w:tc>
        <w:tc>
          <w:tcPr>
            <w:tcW w:w="433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4 мин 35 с</w:t>
            </w:r>
          </w:p>
        </w:tc>
      </w:tr>
      <w:tr w:rsidR="00B22F4E" w:rsidRPr="004B5D16">
        <w:trPr>
          <w:jc w:val="center"/>
        </w:trPr>
        <w:tc>
          <w:tcPr>
            <w:tcW w:w="581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Челночный бег 3x10 м</w:t>
            </w:r>
          </w:p>
        </w:tc>
        <w:tc>
          <w:tcPr>
            <w:tcW w:w="3747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8,0 с</w:t>
            </w:r>
          </w:p>
        </w:tc>
        <w:tc>
          <w:tcPr>
            <w:tcW w:w="433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8,6 с</w:t>
            </w:r>
          </w:p>
        </w:tc>
      </w:tr>
      <w:tr w:rsidR="00B22F4E" w:rsidRPr="004B5D16">
        <w:trPr>
          <w:jc w:val="center"/>
        </w:trPr>
        <w:tc>
          <w:tcPr>
            <w:tcW w:w="581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3747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200 см</w:t>
            </w:r>
          </w:p>
        </w:tc>
        <w:tc>
          <w:tcPr>
            <w:tcW w:w="433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185 см</w:t>
            </w:r>
          </w:p>
        </w:tc>
      </w:tr>
      <w:tr w:rsidR="00B22F4E" w:rsidRPr="004B5D16">
        <w:trPr>
          <w:trHeight w:val="739"/>
          <w:jc w:val="center"/>
        </w:trPr>
        <w:tc>
          <w:tcPr>
            <w:tcW w:w="5812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Поднимание туловища из положения лежа ноги согнуты в коленях (на 90°) и опускание его в исходное положение, руки за головой, в течение 1 мин</w:t>
            </w:r>
          </w:p>
        </w:tc>
        <w:tc>
          <w:tcPr>
            <w:tcW w:w="3747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39 раз</w:t>
            </w:r>
          </w:p>
        </w:tc>
        <w:tc>
          <w:tcPr>
            <w:tcW w:w="433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36 раз</w:t>
            </w:r>
          </w:p>
        </w:tc>
      </w:tr>
      <w:tr w:rsidR="00B22F4E" w:rsidRPr="004B5D16">
        <w:trPr>
          <w:jc w:val="center"/>
        </w:trPr>
        <w:tc>
          <w:tcPr>
            <w:tcW w:w="5812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r w:rsidRPr="004B5D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Мальчики </w:t>
            </w: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 xml:space="preserve">— из виса на высокой перекладине. </w:t>
            </w:r>
            <w:r w:rsidRPr="004B5D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Девочки </w:t>
            </w: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— из виса лежа на низкой (1 м) перекладине</w:t>
            </w:r>
          </w:p>
        </w:tc>
        <w:tc>
          <w:tcPr>
            <w:tcW w:w="3747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9 раз</w:t>
            </w:r>
          </w:p>
        </w:tc>
        <w:tc>
          <w:tcPr>
            <w:tcW w:w="4332" w:type="dxa"/>
          </w:tcPr>
          <w:p w:rsidR="00B22F4E" w:rsidRPr="004B5D16" w:rsidRDefault="00B22F4E" w:rsidP="00AD6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39 раза</w:t>
            </w:r>
          </w:p>
        </w:tc>
      </w:tr>
    </w:tbl>
    <w:p w:rsidR="00B22F4E" w:rsidRPr="004B5D16" w:rsidRDefault="00B22F4E" w:rsidP="00AD6F4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22F4E" w:rsidRPr="004B5D16" w:rsidRDefault="00B22F4E" w:rsidP="00AD6F4F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B22F4E" w:rsidRPr="004B5D16" w:rsidRDefault="00B22F4E" w:rsidP="00AD6F4F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66"/>
        <w:gridCol w:w="3014"/>
        <w:gridCol w:w="2303"/>
        <w:gridCol w:w="1888"/>
      </w:tblGrid>
      <w:tr w:rsidR="00B22F4E" w:rsidRPr="004B5D16">
        <w:trPr>
          <w:jc w:val="center"/>
        </w:trPr>
        <w:tc>
          <w:tcPr>
            <w:tcW w:w="3410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способности</w:t>
            </w:r>
          </w:p>
        </w:tc>
        <w:tc>
          <w:tcPr>
            <w:tcW w:w="4653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упражнения</w:t>
            </w:r>
          </w:p>
        </w:tc>
        <w:tc>
          <w:tcPr>
            <w:tcW w:w="3969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3212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F4E" w:rsidRPr="004B5D16">
        <w:trPr>
          <w:jc w:val="center"/>
        </w:trPr>
        <w:tc>
          <w:tcPr>
            <w:tcW w:w="3410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Скоростные</w:t>
            </w:r>
          </w:p>
        </w:tc>
        <w:tc>
          <w:tcPr>
            <w:tcW w:w="4653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Бег 60м. (с)</w:t>
            </w:r>
          </w:p>
        </w:tc>
        <w:tc>
          <w:tcPr>
            <w:tcW w:w="3969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212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F4E" w:rsidRPr="004B5D16">
        <w:trPr>
          <w:jc w:val="center"/>
        </w:trPr>
        <w:tc>
          <w:tcPr>
            <w:tcW w:w="3410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3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(см)</w:t>
            </w:r>
          </w:p>
        </w:tc>
        <w:tc>
          <w:tcPr>
            <w:tcW w:w="3969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3212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F4E" w:rsidRPr="004B5D16">
        <w:trPr>
          <w:jc w:val="center"/>
        </w:trPr>
        <w:tc>
          <w:tcPr>
            <w:tcW w:w="3410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выносливости</w:t>
            </w:r>
          </w:p>
        </w:tc>
        <w:tc>
          <w:tcPr>
            <w:tcW w:w="4653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Кроссовый бег на 2км. (мин.с)</w:t>
            </w:r>
          </w:p>
        </w:tc>
        <w:tc>
          <w:tcPr>
            <w:tcW w:w="3969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  <w:tc>
          <w:tcPr>
            <w:tcW w:w="3212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10.20</w:t>
            </w:r>
          </w:p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F4E" w:rsidRPr="004B5D16">
        <w:trPr>
          <w:jc w:val="center"/>
        </w:trPr>
        <w:tc>
          <w:tcPr>
            <w:tcW w:w="3410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3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на 2км. (мин.с)</w:t>
            </w:r>
          </w:p>
        </w:tc>
        <w:tc>
          <w:tcPr>
            <w:tcW w:w="3969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</w:p>
        </w:tc>
        <w:tc>
          <w:tcPr>
            <w:tcW w:w="3212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21.0</w:t>
            </w:r>
          </w:p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F4E" w:rsidRPr="004B5D16">
        <w:trPr>
          <w:jc w:val="center"/>
        </w:trPr>
        <w:tc>
          <w:tcPr>
            <w:tcW w:w="3410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координации</w:t>
            </w:r>
          </w:p>
        </w:tc>
        <w:tc>
          <w:tcPr>
            <w:tcW w:w="4653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Последовательное выполнение пяти кувырков (с)</w:t>
            </w:r>
          </w:p>
        </w:tc>
        <w:tc>
          <w:tcPr>
            <w:tcW w:w="3969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</w:p>
        </w:tc>
        <w:tc>
          <w:tcPr>
            <w:tcW w:w="3212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</w:p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2F4E" w:rsidRPr="004B5D16">
        <w:trPr>
          <w:jc w:val="center"/>
        </w:trPr>
        <w:tc>
          <w:tcPr>
            <w:tcW w:w="3410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3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Челночный бег 3х10м. (с)</w:t>
            </w:r>
          </w:p>
        </w:tc>
        <w:tc>
          <w:tcPr>
            <w:tcW w:w="3969" w:type="dxa"/>
          </w:tcPr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212" w:type="dxa"/>
          </w:tcPr>
          <w:p w:rsidR="00B22F4E" w:rsidRPr="004B5D16" w:rsidRDefault="00B22F4E" w:rsidP="00AD6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D16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  <w:p w:rsidR="00B22F4E" w:rsidRPr="004B5D16" w:rsidRDefault="00B22F4E" w:rsidP="00AD6F4F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22F4E" w:rsidRDefault="00B22F4E" w:rsidP="00AD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Default="00B22F4E" w:rsidP="00AD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Pr="004B5D16" w:rsidRDefault="00B22F4E" w:rsidP="00AD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F4E" w:rsidRPr="004B5D16" w:rsidRDefault="00B22F4E" w:rsidP="00AD6F4F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bookmark0"/>
      <w:r w:rsidRPr="004B5D16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ПРЕДМЕТА</w:t>
      </w:r>
    </w:p>
    <w:p w:rsidR="00B22F4E" w:rsidRPr="004B5D16" w:rsidRDefault="00B22F4E" w:rsidP="00AD6F4F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«ФИЗИЧЕСКАЯ КУЛЬТУРА» В ОСНОВНОЙ ШКОЛЕ</w:t>
      </w:r>
      <w:bookmarkEnd w:id="1"/>
    </w:p>
    <w:p w:rsidR="00B22F4E" w:rsidRPr="004B5D16" w:rsidRDefault="00B22F4E" w:rsidP="00AD6F4F">
      <w:pPr>
        <w:spacing w:after="0" w:line="240" w:lineRule="auto"/>
        <w:ind w:left="2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22F4E" w:rsidRPr="004B5D16" w:rsidRDefault="00B22F4E" w:rsidP="00AD6F4F">
      <w:pPr>
        <w:tabs>
          <w:tab w:val="left" w:pos="562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 xml:space="preserve"> -рассматривать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B22F4E" w:rsidRPr="004B5D16" w:rsidRDefault="00B22F4E" w:rsidP="00AD6F4F">
      <w:pPr>
        <w:tabs>
          <w:tab w:val="left" w:pos="553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B22F4E" w:rsidRPr="004B5D16" w:rsidRDefault="00B22F4E" w:rsidP="00AD6F4F">
      <w:pPr>
        <w:tabs>
          <w:tab w:val="left" w:pos="615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B22F4E" w:rsidRPr="004B5D16" w:rsidRDefault="00B22F4E" w:rsidP="00AD6F4F">
      <w:pPr>
        <w:tabs>
          <w:tab w:val="left" w:pos="567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B22F4E" w:rsidRPr="004B5D16" w:rsidRDefault="00B22F4E" w:rsidP="00AD6F4F">
      <w:pPr>
        <w:tabs>
          <w:tab w:val="left" w:pos="543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B22F4E" w:rsidRPr="004B5D16" w:rsidRDefault="00B22F4E" w:rsidP="00AD6F4F">
      <w:pPr>
        <w:tabs>
          <w:tab w:val="left" w:pos="58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B22F4E" w:rsidRPr="004B5D16" w:rsidRDefault="00B22F4E" w:rsidP="00AD6F4F">
      <w:pPr>
        <w:spacing w:after="0" w:line="240" w:lineRule="auto"/>
        <w:ind w:left="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B22F4E" w:rsidRPr="004B5D16" w:rsidRDefault="00B22F4E" w:rsidP="00AD6F4F">
      <w:pPr>
        <w:tabs>
          <w:tab w:val="left" w:pos="582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B22F4E" w:rsidRPr="004B5D16" w:rsidRDefault="00B22F4E" w:rsidP="00AD6F4F">
      <w:pPr>
        <w:tabs>
          <w:tab w:val="left" w:pos="55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B22F4E" w:rsidRPr="004B5D16" w:rsidRDefault="00B22F4E" w:rsidP="00AD6F4F">
      <w:pPr>
        <w:tabs>
          <w:tab w:val="left" w:pos="59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B22F4E" w:rsidRPr="004B5D16" w:rsidRDefault="00B22F4E" w:rsidP="00AD6F4F">
      <w:pPr>
        <w:keepNext/>
        <w:keepLines/>
        <w:spacing w:after="0" w:line="240" w:lineRule="auto"/>
        <w:ind w:left="20"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Способы двигательной (физкультурной) деятельности</w:t>
      </w:r>
    </w:p>
    <w:p w:rsidR="00B22F4E" w:rsidRPr="004B5D16" w:rsidRDefault="00B22F4E" w:rsidP="00AD6F4F">
      <w:pPr>
        <w:spacing w:after="0" w:line="240" w:lineRule="auto"/>
        <w:ind w:left="2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22F4E" w:rsidRPr="004B5D16" w:rsidRDefault="00B22F4E" w:rsidP="00AD6F4F">
      <w:pPr>
        <w:tabs>
          <w:tab w:val="left" w:pos="615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B22F4E" w:rsidRPr="004B5D16" w:rsidRDefault="00B22F4E" w:rsidP="00AD6F4F">
      <w:pPr>
        <w:tabs>
          <w:tab w:val="left" w:pos="577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B22F4E" w:rsidRPr="004B5D16" w:rsidRDefault="00B22F4E" w:rsidP="00AD6F4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B22F4E" w:rsidRPr="004B5D16" w:rsidRDefault="00B22F4E" w:rsidP="00AD6F4F">
      <w:pPr>
        <w:tabs>
          <w:tab w:val="left" w:pos="58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B22F4E" w:rsidRPr="004B5D16" w:rsidRDefault="00B22F4E" w:rsidP="00AD6F4F">
      <w:pPr>
        <w:tabs>
          <w:tab w:val="left" w:pos="582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B22F4E" w:rsidRPr="004B5D16" w:rsidRDefault="00B22F4E" w:rsidP="00AD6F4F">
      <w:pPr>
        <w:tabs>
          <w:tab w:val="left" w:pos="572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B22F4E" w:rsidRPr="004B5D16" w:rsidRDefault="00B22F4E" w:rsidP="00AD6F4F">
      <w:pPr>
        <w:spacing w:after="0" w:line="240" w:lineRule="auto"/>
        <w:ind w:left="20"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22F4E" w:rsidRPr="004B5D16" w:rsidRDefault="00B22F4E" w:rsidP="00AD6F4F">
      <w:pPr>
        <w:tabs>
          <w:tab w:val="left" w:pos="5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B22F4E" w:rsidRPr="004B5D16" w:rsidRDefault="00B22F4E" w:rsidP="00AD6F4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B22F4E" w:rsidRPr="004B5D16" w:rsidRDefault="00B22F4E" w:rsidP="00AD6F4F">
      <w:pPr>
        <w:tabs>
          <w:tab w:val="left" w:pos="548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-проводить восстановительные мероприятия с использованием банных процедур и сеансов оздоровительного массажа.</w:t>
      </w:r>
    </w:p>
    <w:p w:rsidR="00B22F4E" w:rsidRPr="004B5D16" w:rsidRDefault="00B22F4E" w:rsidP="00AD6F4F">
      <w:pPr>
        <w:spacing w:after="0" w:line="240" w:lineRule="auto"/>
        <w:ind w:left="20"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B22F4E" w:rsidRPr="004B5D16" w:rsidRDefault="00B22F4E" w:rsidP="00AD6F4F">
      <w:pPr>
        <w:spacing w:after="0" w:line="240" w:lineRule="auto"/>
        <w:ind w:left="20"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22F4E" w:rsidRPr="004B5D16" w:rsidRDefault="00B22F4E" w:rsidP="00AD6F4F">
      <w:pPr>
        <w:tabs>
          <w:tab w:val="left" w:pos="62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комплексы упражнений по профилактике утомления и перенапряжения организма, повышению его ра</w:t>
      </w:r>
      <w:r w:rsidRPr="004B5D16">
        <w:rPr>
          <w:rFonts w:ascii="Times New Roman" w:hAnsi="Times New Roman" w:cs="Times New Roman"/>
          <w:sz w:val="24"/>
          <w:szCs w:val="24"/>
        </w:rPr>
        <w:softHyphen/>
        <w:t>ботоспособности в процессе трудовой и учебной деятельности;</w:t>
      </w:r>
    </w:p>
    <w:p w:rsidR="00B22F4E" w:rsidRPr="004B5D16" w:rsidRDefault="00B22F4E" w:rsidP="00AD6F4F">
      <w:pPr>
        <w:tabs>
          <w:tab w:val="left" w:pos="5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B22F4E" w:rsidRPr="004B5D16" w:rsidRDefault="00B22F4E" w:rsidP="00AD6F4F">
      <w:pPr>
        <w:tabs>
          <w:tab w:val="left" w:pos="582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акробатические комбинации из числа хорошо освоенных упражнений;</w:t>
      </w:r>
    </w:p>
    <w:p w:rsidR="00B22F4E" w:rsidRPr="004B5D16" w:rsidRDefault="00B22F4E" w:rsidP="00AD6F4F">
      <w:pPr>
        <w:tabs>
          <w:tab w:val="left" w:pos="58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гимнастические комбинации на спортивных снарядах из числа хорошо освоенных упражнений;</w:t>
      </w:r>
    </w:p>
    <w:p w:rsidR="00B22F4E" w:rsidRPr="004B5D16" w:rsidRDefault="00B22F4E" w:rsidP="00AD6F4F">
      <w:pPr>
        <w:tabs>
          <w:tab w:val="left" w:pos="63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легкоатлетические упражнения в беге и прыжках (в высоту и длину);</w:t>
      </w:r>
    </w:p>
    <w:p w:rsidR="00B22F4E" w:rsidRPr="004B5D16" w:rsidRDefault="00B22F4E" w:rsidP="00AD6F4F">
      <w:pPr>
        <w:tabs>
          <w:tab w:val="left" w:pos="572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(для снежных регионов России);</w:t>
      </w:r>
    </w:p>
    <w:p w:rsidR="00B22F4E" w:rsidRPr="004B5D16" w:rsidRDefault="00B22F4E" w:rsidP="00AD6F4F">
      <w:pPr>
        <w:tabs>
          <w:tab w:val="left" w:pos="58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спуски и торможения на лыжах с пологого склона одним из разученных способов;</w:t>
      </w:r>
    </w:p>
    <w:p w:rsidR="00B22F4E" w:rsidRPr="004B5D16" w:rsidRDefault="00B22F4E" w:rsidP="00AD6F4F">
      <w:pPr>
        <w:tabs>
          <w:tab w:val="left" w:pos="54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B22F4E" w:rsidRPr="004B5D16" w:rsidRDefault="00B22F4E" w:rsidP="00AD6F4F">
      <w:pPr>
        <w:tabs>
          <w:tab w:val="left" w:pos="59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тестовые упражнения на оценку уровня индивидуального развития основных физических качеств.</w:t>
      </w:r>
    </w:p>
    <w:p w:rsidR="00B22F4E" w:rsidRPr="004B5D16" w:rsidRDefault="00B22F4E" w:rsidP="00AD6F4F">
      <w:pPr>
        <w:spacing w:after="0" w:line="240" w:lineRule="auto"/>
        <w:ind w:left="2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5D16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22F4E" w:rsidRPr="004B5D16" w:rsidRDefault="00B22F4E" w:rsidP="00AD6F4F">
      <w:pPr>
        <w:tabs>
          <w:tab w:val="left" w:pos="54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B22F4E" w:rsidRPr="004B5D16" w:rsidRDefault="00B22F4E" w:rsidP="00AD6F4F">
      <w:pPr>
        <w:tabs>
          <w:tab w:val="left" w:pos="558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-преодолевать естественные и искусственные препятствия с помощью разнообразных способов лазанья, прыжков и бега;</w:t>
      </w:r>
    </w:p>
    <w:p w:rsidR="00B22F4E" w:rsidRPr="004B5D16" w:rsidRDefault="00B22F4E" w:rsidP="00AD6F4F">
      <w:pPr>
        <w:tabs>
          <w:tab w:val="left" w:pos="58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-осуществлять судейство по одному из осваиваемых видов спорта;</w:t>
      </w:r>
    </w:p>
    <w:p w:rsidR="00B22F4E" w:rsidRDefault="00B22F4E" w:rsidP="00AD6F4F">
      <w:pPr>
        <w:tabs>
          <w:tab w:val="left" w:pos="606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4B5D16">
        <w:rPr>
          <w:rFonts w:ascii="Times New Roman" w:hAnsi="Times New Roman" w:cs="Times New Roman"/>
          <w:sz w:val="24"/>
          <w:szCs w:val="24"/>
        </w:rPr>
        <w:t>-выполнять тестовые нормативы по физической подготовки.</w:t>
      </w:r>
    </w:p>
    <w:p w:rsidR="00B22F4E" w:rsidRPr="00F12820" w:rsidRDefault="00B22F4E" w:rsidP="00AD6F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22F4E" w:rsidRPr="00F12820" w:rsidSect="00AD6F4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47F13"/>
    <w:multiLevelType w:val="hybridMultilevel"/>
    <w:tmpl w:val="583A3F0E"/>
    <w:lvl w:ilvl="0" w:tplc="540A6A32">
      <w:start w:val="1"/>
      <w:numFmt w:val="decimal"/>
      <w:lvlText w:val="%1."/>
      <w:lvlJc w:val="left"/>
      <w:pPr>
        <w:ind w:left="1561" w:hanging="852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EDA218F"/>
    <w:multiLevelType w:val="multilevel"/>
    <w:tmpl w:val="59E07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420"/>
    <w:rsid w:val="00003398"/>
    <w:rsid w:val="00046915"/>
    <w:rsid w:val="00053874"/>
    <w:rsid w:val="00062BE6"/>
    <w:rsid w:val="00071500"/>
    <w:rsid w:val="000B445D"/>
    <w:rsid w:val="000D3172"/>
    <w:rsid w:val="00135907"/>
    <w:rsid w:val="00170E07"/>
    <w:rsid w:val="00173A35"/>
    <w:rsid w:val="00193B46"/>
    <w:rsid w:val="001A32FB"/>
    <w:rsid w:val="001B3376"/>
    <w:rsid w:val="001D6C81"/>
    <w:rsid w:val="001F452B"/>
    <w:rsid w:val="001F6059"/>
    <w:rsid w:val="001F79F4"/>
    <w:rsid w:val="00223F8A"/>
    <w:rsid w:val="00266BB5"/>
    <w:rsid w:val="002A17D4"/>
    <w:rsid w:val="0030480A"/>
    <w:rsid w:val="00305ED1"/>
    <w:rsid w:val="003163E3"/>
    <w:rsid w:val="003D53D1"/>
    <w:rsid w:val="003F6250"/>
    <w:rsid w:val="00432414"/>
    <w:rsid w:val="00433D16"/>
    <w:rsid w:val="00434B83"/>
    <w:rsid w:val="00447F39"/>
    <w:rsid w:val="00464931"/>
    <w:rsid w:val="00465566"/>
    <w:rsid w:val="00465EC1"/>
    <w:rsid w:val="004702DB"/>
    <w:rsid w:val="00480852"/>
    <w:rsid w:val="00492658"/>
    <w:rsid w:val="00497C85"/>
    <w:rsid w:val="004A60E0"/>
    <w:rsid w:val="004B5D16"/>
    <w:rsid w:val="004C25BF"/>
    <w:rsid w:val="004F22AC"/>
    <w:rsid w:val="0056488F"/>
    <w:rsid w:val="005858B2"/>
    <w:rsid w:val="00595556"/>
    <w:rsid w:val="0059659D"/>
    <w:rsid w:val="006261A1"/>
    <w:rsid w:val="00633875"/>
    <w:rsid w:val="006501DE"/>
    <w:rsid w:val="006570B8"/>
    <w:rsid w:val="00660989"/>
    <w:rsid w:val="00670885"/>
    <w:rsid w:val="00673A20"/>
    <w:rsid w:val="0069736A"/>
    <w:rsid w:val="006C1BE3"/>
    <w:rsid w:val="006D2E9B"/>
    <w:rsid w:val="00713363"/>
    <w:rsid w:val="0072044D"/>
    <w:rsid w:val="00791623"/>
    <w:rsid w:val="00793CEC"/>
    <w:rsid w:val="007A4DA6"/>
    <w:rsid w:val="007B1C1C"/>
    <w:rsid w:val="00837DE9"/>
    <w:rsid w:val="00895D7A"/>
    <w:rsid w:val="008A467E"/>
    <w:rsid w:val="008A74FB"/>
    <w:rsid w:val="008B0648"/>
    <w:rsid w:val="008B3499"/>
    <w:rsid w:val="008C18C1"/>
    <w:rsid w:val="008C59C4"/>
    <w:rsid w:val="008C6420"/>
    <w:rsid w:val="009376B9"/>
    <w:rsid w:val="00994210"/>
    <w:rsid w:val="009A3690"/>
    <w:rsid w:val="009E71B0"/>
    <w:rsid w:val="00A15186"/>
    <w:rsid w:val="00A15AC5"/>
    <w:rsid w:val="00A279A0"/>
    <w:rsid w:val="00A370AE"/>
    <w:rsid w:val="00A73699"/>
    <w:rsid w:val="00A7617F"/>
    <w:rsid w:val="00AD6F4F"/>
    <w:rsid w:val="00AE3DE8"/>
    <w:rsid w:val="00B22F4E"/>
    <w:rsid w:val="00B44580"/>
    <w:rsid w:val="00B469C5"/>
    <w:rsid w:val="00B9108C"/>
    <w:rsid w:val="00BA53AB"/>
    <w:rsid w:val="00BC47D9"/>
    <w:rsid w:val="00BD2B87"/>
    <w:rsid w:val="00BE135C"/>
    <w:rsid w:val="00BE6203"/>
    <w:rsid w:val="00C01997"/>
    <w:rsid w:val="00C03F8C"/>
    <w:rsid w:val="00C276F8"/>
    <w:rsid w:val="00C644D9"/>
    <w:rsid w:val="00C9217B"/>
    <w:rsid w:val="00CA55E3"/>
    <w:rsid w:val="00CE7959"/>
    <w:rsid w:val="00D13115"/>
    <w:rsid w:val="00D21DA0"/>
    <w:rsid w:val="00D26453"/>
    <w:rsid w:val="00D3328B"/>
    <w:rsid w:val="00D578BA"/>
    <w:rsid w:val="00DB6DAD"/>
    <w:rsid w:val="00DC38AA"/>
    <w:rsid w:val="00DC415F"/>
    <w:rsid w:val="00E13916"/>
    <w:rsid w:val="00E37A12"/>
    <w:rsid w:val="00E53069"/>
    <w:rsid w:val="00E839F2"/>
    <w:rsid w:val="00EB7956"/>
    <w:rsid w:val="00EC5133"/>
    <w:rsid w:val="00EC7D96"/>
    <w:rsid w:val="00F12820"/>
    <w:rsid w:val="00FB0674"/>
    <w:rsid w:val="00FB7222"/>
    <w:rsid w:val="00FE3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93B46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337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3376"/>
    <w:pPr>
      <w:keepNext/>
      <w:snapToGrid w:val="0"/>
      <w:spacing w:after="0" w:line="200" w:lineRule="atLeast"/>
      <w:jc w:val="center"/>
      <w:outlineLvl w:val="1"/>
    </w:pPr>
    <w:rPr>
      <w:rFonts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B3376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8C59C4"/>
    <w:pPr>
      <w:keepNext/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1"/>
    <w:uiPriority w:val="99"/>
    <w:qFormat/>
    <w:locked/>
    <w:rsid w:val="008C59C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8C59C4"/>
    <w:pPr>
      <w:suppressAutoHyphens/>
      <w:spacing w:before="240" w:after="60"/>
      <w:outlineLvl w:val="5"/>
    </w:pPr>
    <w:rPr>
      <w:b/>
      <w:bCs/>
      <w:lang w:eastAsia="ar-SA"/>
    </w:rPr>
  </w:style>
  <w:style w:type="paragraph" w:styleId="Heading7">
    <w:name w:val="heading 7"/>
    <w:basedOn w:val="Normal"/>
    <w:next w:val="Normal"/>
    <w:link w:val="Heading7Char1"/>
    <w:uiPriority w:val="99"/>
    <w:qFormat/>
    <w:locked/>
    <w:rsid w:val="008C59C4"/>
    <w:pPr>
      <w:suppressAutoHyphens/>
      <w:spacing w:before="240" w:after="60"/>
      <w:outlineLvl w:val="6"/>
    </w:pPr>
    <w:rPr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8C59C4"/>
    <w:pPr>
      <w:suppressAutoHyphens/>
      <w:spacing w:before="240" w:after="60"/>
      <w:outlineLvl w:val="7"/>
    </w:pPr>
    <w:rPr>
      <w:i/>
      <w:iCs/>
      <w:sz w:val="24"/>
      <w:szCs w:val="24"/>
      <w:lang w:eastAsia="ar-SA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8C59C4"/>
    <w:pPr>
      <w:suppressAutoHyphens/>
      <w:spacing w:before="240" w:after="60"/>
      <w:outlineLvl w:val="8"/>
    </w:pPr>
    <w:rPr>
      <w:rFonts w:ascii="Cambria" w:hAnsi="Cambria" w:cs="Cambria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3376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3376"/>
    <w:rPr>
      <w:rFonts w:ascii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B3376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A4DA6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A4DA6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A4DA6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A4DA6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A4DA6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A4DA6"/>
    <w:rPr>
      <w:rFonts w:ascii="Cambria" w:hAnsi="Cambria" w:cs="Cambria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1B3376"/>
    <w:rPr>
      <w:rFonts w:ascii="Tahoma" w:hAnsi="Tahoma" w:cs="Tahoma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1B3376"/>
    <w:pPr>
      <w:shd w:val="clear" w:color="auto" w:fill="FFFFFF"/>
      <w:spacing w:after="0" w:line="245" w:lineRule="exact"/>
      <w:jc w:val="center"/>
    </w:pPr>
    <w:rPr>
      <w:rFonts w:ascii="Tahoma" w:hAnsi="Tahoma" w:cs="Tahoma"/>
      <w:sz w:val="19"/>
      <w:szCs w:val="19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1B3376"/>
    <w:rPr>
      <w:rFonts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1B3376"/>
    <w:pPr>
      <w:shd w:val="clear" w:color="auto" w:fill="FFFFFF"/>
      <w:spacing w:after="0" w:line="178" w:lineRule="exact"/>
      <w:jc w:val="both"/>
    </w:pPr>
    <w:rPr>
      <w:sz w:val="18"/>
      <w:szCs w:val="18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1B3376"/>
    <w:rPr>
      <w:rFonts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1B3376"/>
    <w:pPr>
      <w:shd w:val="clear" w:color="auto" w:fill="FFFFFF"/>
      <w:spacing w:after="0" w:line="168" w:lineRule="exact"/>
    </w:pPr>
    <w:rPr>
      <w:sz w:val="17"/>
      <w:szCs w:val="17"/>
    </w:rPr>
  </w:style>
  <w:style w:type="character" w:customStyle="1" w:styleId="9pt">
    <w:name w:val="Основной текст + 9 pt"/>
    <w:aliases w:val="Полужирный"/>
    <w:basedOn w:val="a"/>
    <w:uiPriority w:val="99"/>
    <w:rsid w:val="001B3376"/>
    <w:rPr>
      <w:b/>
      <w:bCs/>
      <w:sz w:val="18"/>
      <w:szCs w:val="18"/>
    </w:rPr>
  </w:style>
  <w:style w:type="character" w:styleId="Hyperlink">
    <w:name w:val="Hyperlink"/>
    <w:basedOn w:val="DefaultParagraphFont"/>
    <w:uiPriority w:val="99"/>
    <w:rsid w:val="001B337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A15AC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736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670885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70885"/>
    <w:pPr>
      <w:widowControl w:val="0"/>
      <w:suppressAutoHyphens/>
      <w:spacing w:before="280" w:after="280" w:line="240" w:lineRule="auto"/>
    </w:pPr>
    <w:rPr>
      <w:rFonts w:ascii="Arial" w:eastAsia="SimSun" w:hAnsi="Arial" w:cs="Arial"/>
      <w:kern w:val="2"/>
      <w:sz w:val="20"/>
      <w:szCs w:val="20"/>
      <w:lang w:eastAsia="hi-IN" w:bidi="hi-IN"/>
    </w:rPr>
  </w:style>
  <w:style w:type="paragraph" w:styleId="NoSpacing">
    <w:name w:val="No Spacing"/>
    <w:uiPriority w:val="99"/>
    <w:qFormat/>
    <w:rsid w:val="00670885"/>
    <w:rPr>
      <w:rFonts w:cs="Calibri"/>
    </w:rPr>
  </w:style>
  <w:style w:type="character" w:styleId="Emphasis">
    <w:name w:val="Emphasis"/>
    <w:basedOn w:val="DefaultParagraphFont"/>
    <w:uiPriority w:val="99"/>
    <w:qFormat/>
    <w:rsid w:val="00B469C5"/>
    <w:rPr>
      <w:rFonts w:cs="Times New Roman"/>
      <w:i/>
      <w:iCs/>
    </w:rPr>
  </w:style>
  <w:style w:type="character" w:customStyle="1" w:styleId="element-invisible">
    <w:name w:val="element-invisible"/>
    <w:basedOn w:val="DefaultParagraphFont"/>
    <w:uiPriority w:val="99"/>
    <w:rsid w:val="008C59C4"/>
    <w:rPr>
      <w:rFonts w:cs="Times New Roman"/>
    </w:rPr>
  </w:style>
  <w:style w:type="paragraph" w:customStyle="1" w:styleId="10">
    <w:name w:val="Без интервала1"/>
    <w:basedOn w:val="Normal"/>
    <w:link w:val="a0"/>
    <w:uiPriority w:val="99"/>
    <w:rsid w:val="008C59C4"/>
    <w:pPr>
      <w:suppressAutoHyphens/>
      <w:spacing w:after="0" w:line="240" w:lineRule="auto"/>
    </w:pPr>
    <w:rPr>
      <w:lang w:eastAsia="ar-SA"/>
    </w:rPr>
  </w:style>
  <w:style w:type="character" w:customStyle="1" w:styleId="a0">
    <w:name w:val="Без интервала Знак"/>
    <w:basedOn w:val="DefaultParagraphFont"/>
    <w:link w:val="10"/>
    <w:uiPriority w:val="99"/>
    <w:locked/>
    <w:rsid w:val="008C59C4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FontStyle27">
    <w:name w:val="Font Style27"/>
    <w:basedOn w:val="DefaultParagraphFont"/>
    <w:uiPriority w:val="99"/>
    <w:rsid w:val="008C59C4"/>
    <w:rPr>
      <w:rFonts w:ascii="Century Schoolbook" w:hAnsi="Century Schoolbook" w:cs="Century Schoolbook"/>
      <w:sz w:val="20"/>
      <w:szCs w:val="20"/>
    </w:rPr>
  </w:style>
  <w:style w:type="paragraph" w:customStyle="1" w:styleId="31">
    <w:name w:val="Заголовок 3+"/>
    <w:basedOn w:val="Normal"/>
    <w:uiPriority w:val="99"/>
    <w:rsid w:val="008C59C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13">
    <w:name w:val="Знак Знак13"/>
    <w:basedOn w:val="DefaultParagraphFont"/>
    <w:uiPriority w:val="99"/>
    <w:rsid w:val="008C59C4"/>
    <w:rPr>
      <w:rFonts w:ascii="Calibri" w:hAnsi="Calibri" w:cs="Calibri"/>
      <w:b/>
      <w:bCs/>
      <w:kern w:val="36"/>
      <w:sz w:val="48"/>
      <w:szCs w:val="48"/>
      <w:lang w:val="ru-RU" w:eastAsia="ar-SA" w:bidi="ar-SA"/>
    </w:rPr>
  </w:style>
  <w:style w:type="character" w:customStyle="1" w:styleId="12">
    <w:name w:val="Знак Знак12"/>
    <w:basedOn w:val="DefaultParagraphFont"/>
    <w:uiPriority w:val="99"/>
    <w:semiHidden/>
    <w:rsid w:val="008C59C4"/>
    <w:rPr>
      <w:rFonts w:ascii="Calibri" w:hAnsi="Calibri" w:cs="Calibri"/>
      <w:b/>
      <w:bCs/>
      <w:sz w:val="36"/>
      <w:szCs w:val="36"/>
      <w:lang w:val="ru-RU" w:eastAsia="ar-SA" w:bidi="ar-SA"/>
    </w:rPr>
  </w:style>
  <w:style w:type="character" w:customStyle="1" w:styleId="11">
    <w:name w:val="Знак Знак11"/>
    <w:basedOn w:val="DefaultParagraphFont"/>
    <w:uiPriority w:val="99"/>
    <w:semiHidden/>
    <w:rsid w:val="008C59C4"/>
    <w:rPr>
      <w:rFonts w:ascii="Cambria" w:hAnsi="Cambria" w:cs="Cambria"/>
      <w:b/>
      <w:bCs/>
      <w:sz w:val="26"/>
      <w:szCs w:val="26"/>
      <w:lang w:val="ru-RU" w:eastAsia="ar-SA" w:bidi="ar-SA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8C59C4"/>
    <w:rPr>
      <w:rFonts w:ascii="Calibri" w:hAnsi="Calibri" w:cs="Calibri"/>
      <w:b/>
      <w:bCs/>
      <w:sz w:val="28"/>
      <w:szCs w:val="28"/>
      <w:lang w:val="ru-RU" w:eastAsia="ar-SA" w:bidi="ar-SA"/>
    </w:rPr>
  </w:style>
  <w:style w:type="character" w:customStyle="1" w:styleId="Heading5Char1">
    <w:name w:val="Heading 5 Char1"/>
    <w:basedOn w:val="DefaultParagraphFont"/>
    <w:link w:val="Heading5"/>
    <w:uiPriority w:val="99"/>
    <w:semiHidden/>
    <w:locked/>
    <w:rsid w:val="008C59C4"/>
    <w:rPr>
      <w:rFonts w:ascii="Calibri" w:hAnsi="Calibri" w:cs="Calibri"/>
      <w:b/>
      <w:bCs/>
      <w:i/>
      <w:iCs/>
      <w:sz w:val="26"/>
      <w:szCs w:val="26"/>
      <w:lang w:val="ru-RU" w:eastAsia="ar-SA" w:bidi="ar-SA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8C59C4"/>
    <w:rPr>
      <w:rFonts w:ascii="Calibri" w:hAnsi="Calibri" w:cs="Calibri"/>
      <w:b/>
      <w:bCs/>
      <w:sz w:val="22"/>
      <w:szCs w:val="22"/>
      <w:lang w:val="ru-RU" w:eastAsia="ar-SA" w:bidi="ar-SA"/>
    </w:rPr>
  </w:style>
  <w:style w:type="character" w:customStyle="1" w:styleId="Heading7Char1">
    <w:name w:val="Heading 7 Char1"/>
    <w:basedOn w:val="DefaultParagraphFont"/>
    <w:link w:val="Heading7"/>
    <w:uiPriority w:val="99"/>
    <w:semiHidden/>
    <w:locked/>
    <w:rsid w:val="008C59C4"/>
    <w:rPr>
      <w:rFonts w:ascii="Calibri" w:hAnsi="Calibri" w:cs="Calibri"/>
      <w:sz w:val="24"/>
      <w:szCs w:val="24"/>
      <w:lang w:val="ru-RU" w:eastAsia="ar-SA" w:bidi="ar-SA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8C59C4"/>
    <w:rPr>
      <w:rFonts w:ascii="Calibri" w:hAnsi="Calibri" w:cs="Calibri"/>
      <w:i/>
      <w:iCs/>
      <w:sz w:val="24"/>
      <w:szCs w:val="24"/>
      <w:lang w:val="ru-RU" w:eastAsia="ar-SA" w:bidi="ar-SA"/>
    </w:rPr>
  </w:style>
  <w:style w:type="character" w:customStyle="1" w:styleId="Heading9Char1">
    <w:name w:val="Heading 9 Char1"/>
    <w:basedOn w:val="DefaultParagraphFont"/>
    <w:link w:val="Heading9"/>
    <w:uiPriority w:val="99"/>
    <w:semiHidden/>
    <w:locked/>
    <w:rsid w:val="008C59C4"/>
    <w:rPr>
      <w:rFonts w:ascii="Cambria" w:hAnsi="Cambria" w:cs="Cambria"/>
      <w:sz w:val="22"/>
      <w:szCs w:val="22"/>
      <w:lang w:val="ru-RU" w:eastAsia="ar-SA" w:bidi="ar-SA"/>
    </w:rPr>
  </w:style>
  <w:style w:type="paragraph" w:styleId="Title">
    <w:name w:val="Title"/>
    <w:basedOn w:val="Normal"/>
    <w:next w:val="Normal"/>
    <w:link w:val="TitleChar1"/>
    <w:uiPriority w:val="99"/>
    <w:qFormat/>
    <w:locked/>
    <w:rsid w:val="008C59C4"/>
    <w:pPr>
      <w:suppressAutoHyphens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7A4DA6"/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8C59C4"/>
    <w:rPr>
      <w:rFonts w:ascii="Cambria" w:hAnsi="Cambria" w:cs="Cambria"/>
      <w:b/>
      <w:bCs/>
      <w:kern w:val="28"/>
      <w:sz w:val="32"/>
      <w:szCs w:val="32"/>
      <w:lang w:val="ru-RU" w:eastAsia="ar-SA" w:bidi="ar-SA"/>
    </w:rPr>
  </w:style>
  <w:style w:type="paragraph" w:styleId="Subtitle">
    <w:name w:val="Subtitle"/>
    <w:basedOn w:val="Normal"/>
    <w:next w:val="Normal"/>
    <w:link w:val="SubtitleChar1"/>
    <w:uiPriority w:val="99"/>
    <w:qFormat/>
    <w:locked/>
    <w:rsid w:val="008C59C4"/>
    <w:pPr>
      <w:suppressAutoHyphens/>
      <w:spacing w:after="60"/>
      <w:jc w:val="center"/>
      <w:outlineLvl w:val="1"/>
    </w:pPr>
    <w:rPr>
      <w:rFonts w:ascii="Cambria" w:hAnsi="Cambria" w:cs="Cambria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A4DA6"/>
    <w:rPr>
      <w:rFonts w:ascii="Cambria" w:hAnsi="Cambria" w:cs="Cambria"/>
      <w:sz w:val="24"/>
      <w:szCs w:val="24"/>
    </w:rPr>
  </w:style>
  <w:style w:type="character" w:customStyle="1" w:styleId="SubtitleChar1">
    <w:name w:val="Subtitle Char1"/>
    <w:basedOn w:val="DefaultParagraphFont"/>
    <w:link w:val="Subtitle"/>
    <w:uiPriority w:val="99"/>
    <w:locked/>
    <w:rsid w:val="008C59C4"/>
    <w:rPr>
      <w:rFonts w:ascii="Cambria" w:hAnsi="Cambria" w:cs="Cambria"/>
      <w:sz w:val="24"/>
      <w:szCs w:val="24"/>
      <w:lang w:val="ru-RU" w:eastAsia="ar-SA" w:bidi="ar-SA"/>
    </w:rPr>
  </w:style>
  <w:style w:type="paragraph" w:customStyle="1" w:styleId="14">
    <w:name w:val="Абзац списка1"/>
    <w:basedOn w:val="Normal"/>
    <w:uiPriority w:val="99"/>
    <w:rsid w:val="008C59C4"/>
    <w:pPr>
      <w:suppressAutoHyphens/>
      <w:ind w:left="720"/>
    </w:pPr>
    <w:rPr>
      <w:lang w:eastAsia="ar-SA"/>
    </w:rPr>
  </w:style>
  <w:style w:type="paragraph" w:customStyle="1" w:styleId="21">
    <w:name w:val="Цитата 21"/>
    <w:basedOn w:val="Normal"/>
    <w:next w:val="Normal"/>
    <w:link w:val="22"/>
    <w:uiPriority w:val="99"/>
    <w:rsid w:val="008C59C4"/>
    <w:pPr>
      <w:suppressAutoHyphens/>
    </w:pPr>
    <w:rPr>
      <w:i/>
      <w:iCs/>
      <w:color w:val="000000"/>
      <w:lang w:eastAsia="ar-SA"/>
    </w:rPr>
  </w:style>
  <w:style w:type="character" w:customStyle="1" w:styleId="22">
    <w:name w:val="Цитата 2 Знак"/>
    <w:basedOn w:val="DefaultParagraphFont"/>
    <w:link w:val="21"/>
    <w:uiPriority w:val="99"/>
    <w:locked/>
    <w:rsid w:val="008C59C4"/>
    <w:rPr>
      <w:rFonts w:ascii="Calibri" w:hAnsi="Calibri" w:cs="Calibri"/>
      <w:i/>
      <w:iCs/>
      <w:color w:val="000000"/>
      <w:sz w:val="22"/>
      <w:szCs w:val="22"/>
      <w:lang w:val="ru-RU" w:eastAsia="ar-SA" w:bidi="ar-SA"/>
    </w:rPr>
  </w:style>
  <w:style w:type="paragraph" w:customStyle="1" w:styleId="15">
    <w:name w:val="Выделенная цитата1"/>
    <w:basedOn w:val="Normal"/>
    <w:next w:val="Normal"/>
    <w:link w:val="a1"/>
    <w:uiPriority w:val="99"/>
    <w:rsid w:val="008C59C4"/>
    <w:pPr>
      <w:pBdr>
        <w:bottom w:val="single" w:sz="4" w:space="4" w:color="4F81BD"/>
      </w:pBdr>
      <w:suppressAutoHyphens/>
      <w:spacing w:before="200" w:after="280"/>
      <w:ind w:left="936" w:right="936"/>
    </w:pPr>
    <w:rPr>
      <w:b/>
      <w:bCs/>
      <w:i/>
      <w:iCs/>
      <w:color w:val="4F81BD"/>
      <w:lang w:eastAsia="ar-SA"/>
    </w:rPr>
  </w:style>
  <w:style w:type="character" w:customStyle="1" w:styleId="a1">
    <w:name w:val="Выделенная цитата Знак"/>
    <w:basedOn w:val="DefaultParagraphFont"/>
    <w:link w:val="15"/>
    <w:uiPriority w:val="99"/>
    <w:locked/>
    <w:rsid w:val="008C59C4"/>
    <w:rPr>
      <w:rFonts w:ascii="Calibri" w:hAnsi="Calibri" w:cs="Calibri"/>
      <w:b/>
      <w:bCs/>
      <w:i/>
      <w:iCs/>
      <w:color w:val="4F81BD"/>
      <w:sz w:val="22"/>
      <w:szCs w:val="22"/>
      <w:lang w:val="ru-RU" w:eastAsia="ar-SA" w:bidi="ar-SA"/>
    </w:rPr>
  </w:style>
  <w:style w:type="character" w:customStyle="1" w:styleId="16">
    <w:name w:val="Слабое выделение1"/>
    <w:uiPriority w:val="99"/>
    <w:rsid w:val="008C59C4"/>
    <w:rPr>
      <w:i/>
      <w:color w:val="808080"/>
    </w:rPr>
  </w:style>
  <w:style w:type="character" w:customStyle="1" w:styleId="17">
    <w:name w:val="Сильное выделение1"/>
    <w:uiPriority w:val="99"/>
    <w:rsid w:val="008C59C4"/>
    <w:rPr>
      <w:b/>
      <w:i/>
      <w:color w:val="4F81BD"/>
    </w:rPr>
  </w:style>
  <w:style w:type="character" w:customStyle="1" w:styleId="18">
    <w:name w:val="Слабая ссылка1"/>
    <w:basedOn w:val="DefaultParagraphFont"/>
    <w:uiPriority w:val="99"/>
    <w:rsid w:val="008C59C4"/>
    <w:rPr>
      <w:rFonts w:cs="Times New Roman"/>
      <w:smallCaps/>
      <w:color w:val="auto"/>
      <w:u w:val="single"/>
    </w:rPr>
  </w:style>
  <w:style w:type="character" w:customStyle="1" w:styleId="19">
    <w:name w:val="Сильная ссылка1"/>
    <w:uiPriority w:val="99"/>
    <w:rsid w:val="008C59C4"/>
    <w:rPr>
      <w:b/>
      <w:smallCaps/>
      <w:color w:val="auto"/>
      <w:spacing w:val="5"/>
      <w:u w:val="single"/>
    </w:rPr>
  </w:style>
  <w:style w:type="character" w:customStyle="1" w:styleId="1a">
    <w:name w:val="Название книги1"/>
    <w:basedOn w:val="DefaultParagraphFont"/>
    <w:uiPriority w:val="99"/>
    <w:rsid w:val="008C59C4"/>
    <w:rPr>
      <w:rFonts w:cs="Times New Roman"/>
      <w:b/>
      <w:bCs/>
      <w:smallCaps/>
      <w:spacing w:val="5"/>
    </w:rPr>
  </w:style>
  <w:style w:type="paragraph" w:customStyle="1" w:styleId="1b">
    <w:name w:val="Заголовок оглавления1"/>
    <w:basedOn w:val="Heading1"/>
    <w:next w:val="Normal"/>
    <w:uiPriority w:val="99"/>
    <w:rsid w:val="008C59C4"/>
    <w:pPr>
      <w:widowControl/>
      <w:suppressAutoHyphens/>
      <w:autoSpaceDE/>
      <w:autoSpaceDN/>
      <w:adjustRightInd/>
      <w:spacing w:line="276" w:lineRule="auto"/>
      <w:outlineLvl w:val="9"/>
    </w:pPr>
    <w:rPr>
      <w:lang w:eastAsia="ar-SA"/>
    </w:rPr>
  </w:style>
  <w:style w:type="paragraph" w:customStyle="1" w:styleId="a2">
    <w:name w:val="Знак"/>
    <w:basedOn w:val="Normal"/>
    <w:uiPriority w:val="99"/>
    <w:rsid w:val="008C59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5">
    <w:name w:val="Style5"/>
    <w:basedOn w:val="Normal"/>
    <w:uiPriority w:val="99"/>
    <w:rsid w:val="008C59C4"/>
    <w:pPr>
      <w:widowControl w:val="0"/>
      <w:autoSpaceDE w:val="0"/>
      <w:autoSpaceDN w:val="0"/>
      <w:adjustRightInd w:val="0"/>
      <w:spacing w:after="0" w:line="240" w:lineRule="exact"/>
      <w:ind w:firstLine="293"/>
      <w:jc w:val="both"/>
    </w:pPr>
    <w:rPr>
      <w:rFonts w:ascii="Century Schoolbook" w:hAnsi="Century Schoolbook" w:cs="Century Schoolbook"/>
      <w:sz w:val="24"/>
      <w:szCs w:val="24"/>
    </w:rPr>
  </w:style>
  <w:style w:type="character" w:customStyle="1" w:styleId="FontStyle37">
    <w:name w:val="Font Style37"/>
    <w:basedOn w:val="DefaultParagraphFont"/>
    <w:uiPriority w:val="99"/>
    <w:rsid w:val="008C59C4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a3">
    <w:name w:val="Заголовок"/>
    <w:basedOn w:val="Normal"/>
    <w:next w:val="BodyText"/>
    <w:uiPriority w:val="99"/>
    <w:rsid w:val="008C59C4"/>
    <w:pPr>
      <w:keepNext/>
      <w:suppressAutoHyphens/>
      <w:spacing w:before="240" w:after="120"/>
    </w:pPr>
    <w:rPr>
      <w:rFonts w:ascii="Liberation Sans" w:hAnsi="Liberation Sans" w:cs="Liberation Sans"/>
      <w:sz w:val="28"/>
      <w:szCs w:val="28"/>
      <w:lang w:eastAsia="ar-SA"/>
    </w:rPr>
  </w:style>
  <w:style w:type="paragraph" w:styleId="BodyText">
    <w:name w:val="Body Text"/>
    <w:basedOn w:val="Normal"/>
    <w:link w:val="BodyTextChar1"/>
    <w:uiPriority w:val="99"/>
    <w:rsid w:val="008C59C4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A4DA6"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8C59C4"/>
    <w:rPr>
      <w:rFonts w:ascii="Calibri" w:hAnsi="Calibri" w:cs="Calibri"/>
      <w:sz w:val="22"/>
      <w:szCs w:val="22"/>
      <w:lang w:val="ru-RU" w:eastAsia="ar-SA" w:bidi="ar-SA"/>
    </w:rPr>
  </w:style>
  <w:style w:type="paragraph" w:styleId="Header">
    <w:name w:val="header"/>
    <w:basedOn w:val="Normal"/>
    <w:link w:val="HeaderChar1"/>
    <w:uiPriority w:val="99"/>
    <w:rsid w:val="008C59C4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DA6"/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8C59C4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Style4">
    <w:name w:val="Style4"/>
    <w:basedOn w:val="Normal"/>
    <w:uiPriority w:val="99"/>
    <w:rsid w:val="008C59C4"/>
    <w:pPr>
      <w:widowControl w:val="0"/>
      <w:autoSpaceDE w:val="0"/>
      <w:autoSpaceDN w:val="0"/>
      <w:adjustRightInd w:val="0"/>
      <w:spacing w:after="0" w:line="259" w:lineRule="exact"/>
      <w:ind w:firstLine="298"/>
      <w:jc w:val="both"/>
    </w:pPr>
    <w:rPr>
      <w:rFonts w:ascii="Microsoft Sans Serif" w:hAnsi="Microsoft Sans Serif" w:cs="Microsoft Sans Serif"/>
      <w:sz w:val="20"/>
      <w:szCs w:val="20"/>
    </w:rPr>
  </w:style>
  <w:style w:type="character" w:customStyle="1" w:styleId="1c">
    <w:name w:val="Основной шрифт абзаца1"/>
    <w:uiPriority w:val="99"/>
    <w:rsid w:val="008C59C4"/>
  </w:style>
  <w:style w:type="paragraph" w:customStyle="1" w:styleId="Style1">
    <w:name w:val="Style1"/>
    <w:basedOn w:val="Normal"/>
    <w:uiPriority w:val="99"/>
    <w:rsid w:val="008C59C4"/>
    <w:pPr>
      <w:widowControl w:val="0"/>
      <w:autoSpaceDE w:val="0"/>
      <w:autoSpaceDN w:val="0"/>
      <w:adjustRightInd w:val="0"/>
      <w:spacing w:after="0" w:line="379" w:lineRule="exact"/>
      <w:jc w:val="center"/>
    </w:pPr>
    <w:rPr>
      <w:rFonts w:ascii="Microsoft Sans Serif" w:hAnsi="Microsoft Sans Serif" w:cs="Microsoft Sans Serif"/>
      <w:sz w:val="20"/>
      <w:szCs w:val="20"/>
    </w:rPr>
  </w:style>
  <w:style w:type="paragraph" w:customStyle="1" w:styleId="Style2">
    <w:name w:val="Style2"/>
    <w:basedOn w:val="Normal"/>
    <w:uiPriority w:val="99"/>
    <w:rsid w:val="008C59C4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0"/>
      <w:szCs w:val="20"/>
    </w:rPr>
  </w:style>
  <w:style w:type="character" w:customStyle="1" w:styleId="FontStyle15">
    <w:name w:val="Font Style15"/>
    <w:basedOn w:val="DefaultParagraphFont"/>
    <w:uiPriority w:val="99"/>
    <w:rsid w:val="008C59C4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16">
    <w:name w:val="Font Style16"/>
    <w:basedOn w:val="DefaultParagraphFont"/>
    <w:uiPriority w:val="99"/>
    <w:rsid w:val="008C59C4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7">
    <w:name w:val="Style7"/>
    <w:basedOn w:val="Normal"/>
    <w:uiPriority w:val="99"/>
    <w:rsid w:val="008C59C4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0"/>
      <w:szCs w:val="20"/>
    </w:rPr>
  </w:style>
  <w:style w:type="character" w:customStyle="1" w:styleId="FontStyle17">
    <w:name w:val="Font Style17"/>
    <w:basedOn w:val="DefaultParagraphFont"/>
    <w:uiPriority w:val="99"/>
    <w:rsid w:val="008C59C4"/>
    <w:rPr>
      <w:rFonts w:ascii="Bookman Old Style" w:hAnsi="Bookman Old Style" w:cs="Bookman Old Style"/>
      <w:sz w:val="18"/>
      <w:szCs w:val="18"/>
    </w:rPr>
  </w:style>
  <w:style w:type="character" w:customStyle="1" w:styleId="FontStyle14">
    <w:name w:val="Font Style14"/>
    <w:basedOn w:val="DefaultParagraphFont"/>
    <w:uiPriority w:val="99"/>
    <w:rsid w:val="008C59C4"/>
    <w:rPr>
      <w:rFonts w:ascii="Times New Roman" w:hAnsi="Times New Roman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rsid w:val="008C59C4"/>
    <w:rPr>
      <w:rFonts w:ascii="Times New Roman" w:hAnsi="Times New Roman" w:cs="Times New Roman"/>
      <w:noProof/>
      <w:color w:val="000000"/>
      <w:spacing w:val="0"/>
      <w:sz w:val="20"/>
      <w:szCs w:val="20"/>
      <w:u w:val="none"/>
      <w:effect w:val="none"/>
      <w:vertAlign w:val="superscript"/>
    </w:rPr>
  </w:style>
  <w:style w:type="paragraph" w:styleId="FootnoteText">
    <w:name w:val="footnote text"/>
    <w:basedOn w:val="Normal"/>
    <w:link w:val="FootnoteTextChar1"/>
    <w:uiPriority w:val="99"/>
    <w:semiHidden/>
    <w:rsid w:val="008C59C4"/>
    <w:pPr>
      <w:widowControl w:val="0"/>
      <w:spacing w:after="0" w:line="240" w:lineRule="auto"/>
    </w:pPr>
    <w:rPr>
      <w:rFonts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A4DA6"/>
    <w:rPr>
      <w:rFonts w:cs="Times New Roman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8C59C4"/>
    <w:rPr>
      <w:rFonts w:cs="Times New Roman"/>
      <w:color w:val="000000"/>
      <w:lang w:val="ru-RU" w:eastAsia="ru-RU"/>
    </w:rPr>
  </w:style>
  <w:style w:type="paragraph" w:customStyle="1" w:styleId="c21">
    <w:name w:val="c21"/>
    <w:basedOn w:val="Normal"/>
    <w:uiPriority w:val="99"/>
    <w:rsid w:val="008C59C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0">
    <w:name w:val="c0"/>
    <w:basedOn w:val="DefaultParagraphFont"/>
    <w:uiPriority w:val="99"/>
    <w:rsid w:val="008C59C4"/>
    <w:rPr>
      <w:rFonts w:cs="Times New Roman"/>
    </w:rPr>
  </w:style>
  <w:style w:type="paragraph" w:customStyle="1" w:styleId="c8">
    <w:name w:val="c8"/>
    <w:basedOn w:val="Normal"/>
    <w:uiPriority w:val="99"/>
    <w:rsid w:val="008C59C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15">
    <w:name w:val="c15"/>
    <w:basedOn w:val="Normal"/>
    <w:uiPriority w:val="99"/>
    <w:rsid w:val="008C59C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2">
    <w:name w:val="c2"/>
    <w:basedOn w:val="Normal"/>
    <w:uiPriority w:val="99"/>
    <w:rsid w:val="008C59C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19">
    <w:name w:val="c19"/>
    <w:basedOn w:val="DefaultParagraphFont"/>
    <w:uiPriority w:val="99"/>
    <w:rsid w:val="008C59C4"/>
    <w:rPr>
      <w:rFonts w:cs="Times New Roman"/>
    </w:rPr>
  </w:style>
  <w:style w:type="character" w:customStyle="1" w:styleId="FontStyle34">
    <w:name w:val="Font Style34"/>
    <w:basedOn w:val="DefaultParagraphFont"/>
    <w:uiPriority w:val="99"/>
    <w:rsid w:val="00FB067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34" w:lineRule="exact"/>
    </w:pPr>
    <w:rPr>
      <w:rFonts w:cs="Times New Roman"/>
      <w:sz w:val="24"/>
      <w:szCs w:val="24"/>
    </w:rPr>
  </w:style>
  <w:style w:type="character" w:customStyle="1" w:styleId="FontStyle32">
    <w:name w:val="Font Style32"/>
    <w:basedOn w:val="DefaultParagraphFont"/>
    <w:uiPriority w:val="99"/>
    <w:rsid w:val="00FB067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DefaultParagraphFont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36">
    <w:name w:val="Font Style36"/>
    <w:basedOn w:val="DefaultParagraphFont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paragraph" w:customStyle="1" w:styleId="Style3">
    <w:name w:val="Style3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38">
    <w:name w:val="Font Style38"/>
    <w:basedOn w:val="DefaultParagraphFont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39">
    <w:name w:val="Font Style39"/>
    <w:basedOn w:val="DefaultParagraphFont"/>
    <w:uiPriority w:val="99"/>
    <w:rsid w:val="00FB0674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basedOn w:val="DefaultParagraphFont"/>
    <w:uiPriority w:val="99"/>
    <w:rsid w:val="00FB0674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4">
    <w:name w:val="Style14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paragraph" w:customStyle="1" w:styleId="Style17">
    <w:name w:val="Style17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23" w:lineRule="exact"/>
    </w:pPr>
    <w:rPr>
      <w:rFonts w:cs="Times New Roman"/>
      <w:sz w:val="24"/>
      <w:szCs w:val="24"/>
    </w:rPr>
  </w:style>
  <w:style w:type="character" w:customStyle="1" w:styleId="FontStyle50">
    <w:name w:val="Font Style50"/>
    <w:basedOn w:val="DefaultParagraphFont"/>
    <w:uiPriority w:val="99"/>
    <w:rsid w:val="00FB0674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DefaultParagraphFont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44">
    <w:name w:val="Font Style44"/>
    <w:basedOn w:val="DefaultParagraphFont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46">
    <w:name w:val="Font Style46"/>
    <w:basedOn w:val="DefaultParagraphFont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21">
    <w:name w:val="Style21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FB0674"/>
    <w:rPr>
      <w:rFonts w:ascii="Corbel" w:hAnsi="Corbel" w:cs="Corbel"/>
      <w:b/>
      <w:bCs/>
      <w:sz w:val="14"/>
      <w:szCs w:val="14"/>
    </w:rPr>
  </w:style>
  <w:style w:type="paragraph" w:customStyle="1" w:styleId="Style25">
    <w:name w:val="Style25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character" w:customStyle="1" w:styleId="FontStyle47">
    <w:name w:val="Font Style47"/>
    <w:basedOn w:val="DefaultParagraphFont"/>
    <w:uiPriority w:val="99"/>
    <w:rsid w:val="00FB0674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Normal"/>
    <w:uiPriority w:val="99"/>
    <w:rsid w:val="00FB0674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8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43</Pages>
  <Words>14953</Words>
  <Characters>-32766</Characters>
  <Application>Microsoft Office Outlook</Application>
  <DocSecurity>0</DocSecurity>
  <Lines>0</Lines>
  <Paragraphs>0</Paragraphs>
  <ScaleCrop>false</ScaleCrop>
  <Company>Гимназия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казённое общеобразовательное учреждение</dc:title>
  <dc:subject/>
  <dc:creator>Елена</dc:creator>
  <cp:keywords/>
  <dc:description/>
  <cp:lastModifiedBy>26</cp:lastModifiedBy>
  <cp:revision>18</cp:revision>
  <cp:lastPrinted>2017-10-11T06:09:00Z</cp:lastPrinted>
  <dcterms:created xsi:type="dcterms:W3CDTF">2015-09-29T14:37:00Z</dcterms:created>
  <dcterms:modified xsi:type="dcterms:W3CDTF">2019-09-25T10:07:00Z</dcterms:modified>
</cp:coreProperties>
</file>